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C4A97C8" w14:textId="0D9FD764" w:rsidR="00ED3638" w:rsidRPr="005734D2" w:rsidRDefault="003454E2" w:rsidP="00B15731">
      <w:pPr>
        <w:pStyle w:val="berschrift6"/>
        <w:rPr>
          <w:color w:val="auto"/>
          <w:sz w:val="28"/>
          <w:szCs w:val="28"/>
          <w:lang w:val="de-AT"/>
        </w:rPr>
      </w:pPr>
      <w:r w:rsidRPr="00CC586A">
        <w:rPr>
          <w:color w:val="auto"/>
          <w:lang w:val="de-AT"/>
        </w:rPr>
        <w:br/>
      </w:r>
      <w:r w:rsidR="005935B9" w:rsidRPr="005734D2">
        <w:rPr>
          <w:color w:val="auto"/>
          <w:sz w:val="32"/>
          <w:szCs w:val="32"/>
          <w:lang w:val="de-AT"/>
        </w:rPr>
        <w:t xml:space="preserve">35 Meter unter Wien: </w:t>
      </w:r>
      <w:r w:rsidR="005734D2" w:rsidRPr="005734D2">
        <w:rPr>
          <w:color w:val="auto"/>
          <w:sz w:val="32"/>
          <w:szCs w:val="32"/>
          <w:lang w:val="de-AT"/>
        </w:rPr>
        <w:br/>
      </w:r>
      <w:r w:rsidR="215A6FA5" w:rsidRPr="00CC586A">
        <w:rPr>
          <w:b/>
          <w:bCs/>
          <w:color w:val="auto"/>
          <w:sz w:val="36"/>
          <w:szCs w:val="36"/>
          <w:lang w:val="de-AT"/>
        </w:rPr>
        <w:t>Doka</w:t>
      </w:r>
      <w:r w:rsidR="00BF5D22" w:rsidRPr="00CC586A">
        <w:rPr>
          <w:b/>
          <w:bCs/>
          <w:color w:val="auto"/>
          <w:sz w:val="36"/>
          <w:szCs w:val="36"/>
          <w:lang w:val="de-AT"/>
        </w:rPr>
        <w:t xml:space="preserve"> liefert Maßarbeit für </w:t>
      </w:r>
      <w:r w:rsidR="04055F1D" w:rsidRPr="00CC586A">
        <w:rPr>
          <w:b/>
          <w:bCs/>
          <w:color w:val="auto"/>
          <w:sz w:val="36"/>
          <w:szCs w:val="36"/>
          <w:lang w:val="de-AT"/>
        </w:rPr>
        <w:t>Öffi-Ausbau</w:t>
      </w:r>
      <w:r w:rsidR="215A6FA5" w:rsidRPr="00CC586A">
        <w:rPr>
          <w:b/>
          <w:bCs/>
          <w:color w:val="auto"/>
          <w:sz w:val="36"/>
          <w:szCs w:val="36"/>
          <w:lang w:val="de-AT"/>
        </w:rPr>
        <w:t xml:space="preserve"> U2xU5</w:t>
      </w:r>
    </w:p>
    <w:p w14:paraId="0752C263" w14:textId="77777777" w:rsidR="00ED3638" w:rsidRPr="00CC586A" w:rsidRDefault="00ED3638" w:rsidP="00B15731">
      <w:pPr>
        <w:pStyle w:val="berschrift6"/>
        <w:rPr>
          <w:color w:val="auto"/>
          <w:sz w:val="21"/>
          <w:szCs w:val="21"/>
          <w:lang w:val="de-AT"/>
        </w:rPr>
      </w:pPr>
    </w:p>
    <w:p w14:paraId="0F39DCF6" w14:textId="27DB5C28" w:rsidR="000D1F45" w:rsidRPr="00A81EEA" w:rsidRDefault="006A1F85" w:rsidP="00A674C9">
      <w:pPr>
        <w:jc w:val="both"/>
        <w:rPr>
          <w:b/>
          <w:bCs/>
          <w:sz w:val="21"/>
          <w:szCs w:val="21"/>
          <w:lang w:val="de-AT"/>
        </w:rPr>
      </w:pPr>
      <w:r w:rsidRPr="00A81EEA">
        <w:rPr>
          <w:b/>
          <w:bCs/>
          <w:sz w:val="21"/>
          <w:szCs w:val="21"/>
          <w:lang w:val="de-AT"/>
        </w:rPr>
        <w:t xml:space="preserve">Wien/Amstetten, Juli 2026 | </w:t>
      </w:r>
      <w:r w:rsidR="00A674C9" w:rsidRPr="00A81EEA">
        <w:rPr>
          <w:b/>
          <w:bCs/>
          <w:sz w:val="21"/>
          <w:szCs w:val="21"/>
          <w:lang w:val="de-AT"/>
        </w:rPr>
        <w:t xml:space="preserve">Der Öffi-Ausbau U2xU5 </w:t>
      </w:r>
      <w:r w:rsidR="006F397D" w:rsidRPr="00A81EEA">
        <w:rPr>
          <w:b/>
          <w:bCs/>
          <w:sz w:val="21"/>
          <w:szCs w:val="21"/>
          <w:lang w:val="de-AT"/>
        </w:rPr>
        <w:t>ist Wiens wichtigstes</w:t>
      </w:r>
      <w:r w:rsidR="00A674C9" w:rsidRPr="00A81EEA">
        <w:rPr>
          <w:b/>
          <w:bCs/>
          <w:sz w:val="21"/>
          <w:szCs w:val="21"/>
          <w:lang w:val="de-AT"/>
        </w:rPr>
        <w:t xml:space="preserve"> Klimaschutz- und Infrastrukturprojekt. Mit </w:t>
      </w:r>
      <w:r w:rsidR="00CC0CED" w:rsidRPr="00A81EEA">
        <w:rPr>
          <w:b/>
          <w:bCs/>
          <w:sz w:val="21"/>
          <w:szCs w:val="21"/>
          <w:lang w:val="de-AT"/>
        </w:rPr>
        <w:t xml:space="preserve">der Verlängerung der U2 und </w:t>
      </w:r>
      <w:r w:rsidR="00A674C9" w:rsidRPr="00A81EEA">
        <w:rPr>
          <w:b/>
          <w:bCs/>
          <w:sz w:val="21"/>
          <w:szCs w:val="21"/>
          <w:lang w:val="de-AT"/>
        </w:rPr>
        <w:t xml:space="preserve">dem Neubau der U5 </w:t>
      </w:r>
      <w:r w:rsidR="00B162B2">
        <w:rPr>
          <w:b/>
          <w:bCs/>
          <w:sz w:val="21"/>
          <w:szCs w:val="21"/>
          <w:lang w:val="de-AT"/>
        </w:rPr>
        <w:t>schaffen die Wiener Linien</w:t>
      </w:r>
      <w:r w:rsidR="00A674C9" w:rsidRPr="00A81EEA">
        <w:rPr>
          <w:b/>
          <w:bCs/>
          <w:sz w:val="21"/>
          <w:szCs w:val="21"/>
          <w:lang w:val="de-AT"/>
        </w:rPr>
        <w:t xml:space="preserve"> zusätzliche Kapazitäten für die urbane Mobilität von morgen. Doka unterstützt das </w:t>
      </w:r>
      <w:r w:rsidR="00153DCA" w:rsidRPr="00A81EEA">
        <w:rPr>
          <w:b/>
          <w:bCs/>
          <w:sz w:val="21"/>
          <w:szCs w:val="21"/>
          <w:lang w:val="de-AT"/>
        </w:rPr>
        <w:t>Megap</w:t>
      </w:r>
      <w:r w:rsidR="00A674C9" w:rsidRPr="00A81EEA">
        <w:rPr>
          <w:b/>
          <w:bCs/>
          <w:sz w:val="21"/>
          <w:szCs w:val="21"/>
          <w:lang w:val="de-AT"/>
        </w:rPr>
        <w:t xml:space="preserve">rojekt mit 3D-geplanten, vormontierten und modular einsetzbaren </w:t>
      </w:r>
      <w:r w:rsidR="009D4FA7" w:rsidRPr="00A81EEA">
        <w:rPr>
          <w:b/>
          <w:bCs/>
          <w:sz w:val="21"/>
          <w:szCs w:val="21"/>
          <w:lang w:val="de-AT"/>
        </w:rPr>
        <w:t>Tunnel-</w:t>
      </w:r>
      <w:r w:rsidR="00A674C9" w:rsidRPr="00A81EEA">
        <w:rPr>
          <w:b/>
          <w:bCs/>
          <w:sz w:val="21"/>
          <w:szCs w:val="21"/>
          <w:lang w:val="de-AT"/>
        </w:rPr>
        <w:t>Schalung</w:t>
      </w:r>
      <w:r w:rsidR="00CE5C0C" w:rsidRPr="00A81EEA">
        <w:rPr>
          <w:b/>
          <w:bCs/>
          <w:sz w:val="21"/>
          <w:szCs w:val="21"/>
          <w:lang w:val="de-AT"/>
        </w:rPr>
        <w:t>s</w:t>
      </w:r>
      <w:r w:rsidR="00A674C9" w:rsidRPr="00A81EEA">
        <w:rPr>
          <w:b/>
          <w:bCs/>
          <w:sz w:val="21"/>
          <w:szCs w:val="21"/>
          <w:lang w:val="de-AT"/>
        </w:rPr>
        <w:t>lösungen</w:t>
      </w:r>
      <w:r w:rsidR="001D6197" w:rsidRPr="00A81EEA">
        <w:rPr>
          <w:b/>
          <w:bCs/>
          <w:sz w:val="21"/>
          <w:szCs w:val="21"/>
          <w:lang w:val="de-AT"/>
        </w:rPr>
        <w:t>.</w:t>
      </w:r>
      <w:r w:rsidR="00A674C9" w:rsidRPr="00A81EEA">
        <w:rPr>
          <w:b/>
          <w:bCs/>
          <w:sz w:val="21"/>
          <w:szCs w:val="21"/>
          <w:lang w:val="de-AT"/>
        </w:rPr>
        <w:t xml:space="preserve"> </w:t>
      </w:r>
    </w:p>
    <w:p w14:paraId="7E5F8E89" w14:textId="77777777" w:rsidR="00A674C9" w:rsidRPr="00A81EEA" w:rsidRDefault="00A674C9" w:rsidP="00A674C9">
      <w:pPr>
        <w:jc w:val="both"/>
        <w:rPr>
          <w:sz w:val="21"/>
          <w:szCs w:val="21"/>
          <w:lang w:val="de-AT"/>
        </w:rPr>
      </w:pPr>
    </w:p>
    <w:p w14:paraId="74A6116A" w14:textId="6A646FCC" w:rsidR="00A674C9" w:rsidRPr="00A81EEA" w:rsidRDefault="00A674C9" w:rsidP="00A674C9">
      <w:pPr>
        <w:jc w:val="both"/>
        <w:rPr>
          <w:sz w:val="21"/>
          <w:szCs w:val="21"/>
          <w:lang w:val="de-AT"/>
        </w:rPr>
      </w:pPr>
      <w:r w:rsidRPr="00A81EEA">
        <w:rPr>
          <w:sz w:val="21"/>
          <w:szCs w:val="21"/>
          <w:lang w:val="de-AT"/>
        </w:rPr>
        <w:t xml:space="preserve">Tief unter der </w:t>
      </w:r>
      <w:r w:rsidR="002B553B" w:rsidRPr="00A81EEA">
        <w:rPr>
          <w:sz w:val="21"/>
          <w:szCs w:val="21"/>
          <w:lang w:val="de-AT"/>
        </w:rPr>
        <w:t>Wiener Innenstadt</w:t>
      </w:r>
      <w:r w:rsidRPr="00A81EEA">
        <w:rPr>
          <w:sz w:val="21"/>
          <w:szCs w:val="21"/>
          <w:lang w:val="de-AT"/>
        </w:rPr>
        <w:t xml:space="preserve"> entstehen im Zuge des </w:t>
      </w:r>
      <w:r w:rsidR="005F1FA0" w:rsidRPr="00A81EEA">
        <w:rPr>
          <w:sz w:val="21"/>
          <w:szCs w:val="21"/>
          <w:lang w:val="de-AT"/>
        </w:rPr>
        <w:t xml:space="preserve"> Ausbau</w:t>
      </w:r>
      <w:r w:rsidR="000765DA" w:rsidRPr="00A81EEA">
        <w:rPr>
          <w:sz w:val="21"/>
          <w:szCs w:val="21"/>
          <w:lang w:val="de-AT"/>
        </w:rPr>
        <w:t>s</w:t>
      </w:r>
      <w:r w:rsidR="005F1FA0" w:rsidRPr="00A81EEA">
        <w:rPr>
          <w:sz w:val="21"/>
          <w:szCs w:val="21"/>
          <w:lang w:val="de-AT"/>
        </w:rPr>
        <w:t xml:space="preserve"> der Linie U2 und</w:t>
      </w:r>
      <w:r w:rsidR="00EF69D9" w:rsidRPr="00A81EEA">
        <w:rPr>
          <w:sz w:val="21"/>
          <w:szCs w:val="21"/>
          <w:lang w:val="de-AT"/>
        </w:rPr>
        <w:t xml:space="preserve"> dem Neubau der </w:t>
      </w:r>
      <w:r w:rsidR="005F1FA0" w:rsidRPr="00A81EEA">
        <w:rPr>
          <w:sz w:val="21"/>
          <w:szCs w:val="21"/>
          <w:lang w:val="de-AT"/>
        </w:rPr>
        <w:t>U5</w:t>
      </w:r>
      <w:r w:rsidR="00EF69D9" w:rsidRPr="00A81EEA">
        <w:rPr>
          <w:sz w:val="21"/>
          <w:szCs w:val="21"/>
          <w:lang w:val="de-AT"/>
        </w:rPr>
        <w:t>, der ersten vollautomatischen U-Bahn-Linie</w:t>
      </w:r>
      <w:r w:rsidR="00156828" w:rsidRPr="00A81EEA">
        <w:rPr>
          <w:sz w:val="21"/>
          <w:szCs w:val="21"/>
          <w:lang w:val="de-AT"/>
        </w:rPr>
        <w:t xml:space="preserve"> Wiens</w:t>
      </w:r>
      <w:r w:rsidR="00EF69D9" w:rsidRPr="00A81EEA">
        <w:rPr>
          <w:sz w:val="21"/>
          <w:szCs w:val="21"/>
          <w:lang w:val="de-AT"/>
        </w:rPr>
        <w:t>,</w:t>
      </w:r>
      <w:r w:rsidR="00D1018F" w:rsidRPr="00A81EEA">
        <w:rPr>
          <w:sz w:val="21"/>
          <w:szCs w:val="21"/>
          <w:lang w:val="de-AT"/>
        </w:rPr>
        <w:t xml:space="preserve"> </w:t>
      </w:r>
      <w:r w:rsidRPr="00A81EEA">
        <w:rPr>
          <w:sz w:val="21"/>
          <w:szCs w:val="21"/>
          <w:lang w:val="de-AT"/>
        </w:rPr>
        <w:t xml:space="preserve">neue Tunnel- und Stationsbauwerke </w:t>
      </w:r>
      <w:r w:rsidR="005F1FA0" w:rsidRPr="00A81EEA">
        <w:rPr>
          <w:sz w:val="21"/>
          <w:szCs w:val="21"/>
          <w:lang w:val="de-AT"/>
        </w:rPr>
        <w:t xml:space="preserve">mitten </w:t>
      </w:r>
      <w:r w:rsidR="00620A98" w:rsidRPr="00A81EEA">
        <w:rPr>
          <w:sz w:val="21"/>
          <w:szCs w:val="21"/>
          <w:lang w:val="de-AT"/>
        </w:rPr>
        <w:t>im dichten Stadtgefüge.</w:t>
      </w:r>
      <w:r w:rsidRPr="00A81EEA">
        <w:rPr>
          <w:sz w:val="21"/>
          <w:szCs w:val="21"/>
          <w:lang w:val="de-AT"/>
        </w:rPr>
        <w:t xml:space="preserve"> Wo Tunnelröhren, </w:t>
      </w:r>
      <w:r w:rsidR="00581430" w:rsidRPr="00A81EEA">
        <w:rPr>
          <w:sz w:val="21"/>
          <w:szCs w:val="21"/>
          <w:lang w:val="de-AT"/>
        </w:rPr>
        <w:t xml:space="preserve">Schächte, </w:t>
      </w:r>
      <w:r w:rsidRPr="00A81EEA">
        <w:rPr>
          <w:sz w:val="21"/>
          <w:szCs w:val="21"/>
          <w:lang w:val="de-AT"/>
        </w:rPr>
        <w:t xml:space="preserve">Querschläge und Fahrtreppentunnel in unterschiedlichen Winkeln aufeinandertreffen, braucht es </w:t>
      </w:r>
      <w:r w:rsidR="0009502D" w:rsidRPr="00A81EEA">
        <w:rPr>
          <w:sz w:val="21"/>
          <w:szCs w:val="21"/>
          <w:lang w:val="de-AT"/>
        </w:rPr>
        <w:t>Systeme</w:t>
      </w:r>
      <w:r w:rsidRPr="00A81EEA">
        <w:rPr>
          <w:sz w:val="21"/>
          <w:szCs w:val="21"/>
          <w:lang w:val="de-AT"/>
        </w:rPr>
        <w:t xml:space="preserve">, die exakt auf Geometrie, Bauablauf und Logistik abgestimmt sind. Genau hier bringt Doka seine Engineering- und Ausführungskompetenz ein </w:t>
      </w:r>
      <w:r w:rsidR="003C4F47" w:rsidRPr="00A81EEA">
        <w:rPr>
          <w:sz w:val="21"/>
          <w:szCs w:val="21"/>
          <w:lang w:val="de-AT"/>
        </w:rPr>
        <w:t xml:space="preserve">– </w:t>
      </w:r>
      <w:r w:rsidRPr="00A81EEA">
        <w:rPr>
          <w:sz w:val="21"/>
          <w:szCs w:val="21"/>
          <w:lang w:val="de-AT"/>
        </w:rPr>
        <w:t xml:space="preserve">von der 3D-Planung über vormontierte </w:t>
      </w:r>
      <w:r w:rsidR="00507BCF" w:rsidRPr="00A81EEA">
        <w:rPr>
          <w:sz w:val="21"/>
          <w:szCs w:val="21"/>
          <w:lang w:val="de-AT"/>
        </w:rPr>
        <w:t>Schalungseinheiten</w:t>
      </w:r>
      <w:r w:rsidRPr="00A81EEA">
        <w:rPr>
          <w:sz w:val="21"/>
          <w:szCs w:val="21"/>
          <w:lang w:val="de-AT"/>
        </w:rPr>
        <w:t xml:space="preserve"> bis zur Montage auf der Baustelle.</w:t>
      </w:r>
    </w:p>
    <w:p w14:paraId="1E7BA6EF" w14:textId="77777777" w:rsidR="00A674C9" w:rsidRPr="00A81EEA" w:rsidRDefault="00A674C9" w:rsidP="00A674C9">
      <w:pPr>
        <w:jc w:val="both"/>
        <w:rPr>
          <w:sz w:val="21"/>
          <w:szCs w:val="21"/>
          <w:lang w:val="de-AT"/>
        </w:rPr>
      </w:pPr>
    </w:p>
    <w:p w14:paraId="17F54B1C" w14:textId="5199FFF0" w:rsidR="002B6561" w:rsidRPr="00A81EEA" w:rsidRDefault="007356A5" w:rsidP="00725EC4">
      <w:pPr>
        <w:jc w:val="both"/>
        <w:rPr>
          <w:b/>
          <w:bCs/>
          <w:sz w:val="21"/>
          <w:szCs w:val="21"/>
          <w:lang w:val="de-AT"/>
        </w:rPr>
      </w:pPr>
      <w:r w:rsidRPr="00A81EEA">
        <w:rPr>
          <w:b/>
          <w:bCs/>
          <w:sz w:val="21"/>
          <w:szCs w:val="21"/>
          <w:lang w:val="de-AT"/>
        </w:rPr>
        <w:t>Von Amstetten auf Wien</w:t>
      </w:r>
      <w:r w:rsidR="001D43BD" w:rsidRPr="00A81EEA">
        <w:rPr>
          <w:b/>
          <w:bCs/>
          <w:sz w:val="21"/>
          <w:szCs w:val="21"/>
          <w:lang w:val="de-AT"/>
        </w:rPr>
        <w:t>s größte U-Bahn-Baustelle</w:t>
      </w:r>
      <w:r w:rsidR="00451FE3" w:rsidRPr="00A81EEA">
        <w:rPr>
          <w:b/>
          <w:bCs/>
          <w:sz w:val="21"/>
          <w:szCs w:val="21"/>
          <w:lang w:val="de-AT"/>
        </w:rPr>
        <w:t>n</w:t>
      </w:r>
    </w:p>
    <w:p w14:paraId="5EE51341" w14:textId="716F3F5F" w:rsidR="00725EC4" w:rsidRPr="00CC586A" w:rsidRDefault="002B6561" w:rsidP="00725EC4">
      <w:pPr>
        <w:jc w:val="both"/>
        <w:rPr>
          <w:sz w:val="21"/>
          <w:szCs w:val="21"/>
          <w:lang w:val="de-AT"/>
        </w:rPr>
      </w:pPr>
      <w:r w:rsidRPr="00A81EEA">
        <w:rPr>
          <w:sz w:val="21"/>
          <w:szCs w:val="21"/>
          <w:lang w:val="de-AT"/>
        </w:rPr>
        <w:t>Doka ist beim Öffi-Ausbau U2xU5 in mehreren Bauabschnitten mit umfangreichen Materialmengen im Einsatz. Besonders deutlich zeigt sich das im Bereich der U2-Verlängerung:</w:t>
      </w:r>
      <w:r w:rsidR="5F42D5D0" w:rsidRPr="00A81EEA">
        <w:rPr>
          <w:sz w:val="21"/>
          <w:szCs w:val="21"/>
          <w:lang w:val="de-AT"/>
        </w:rPr>
        <w:t xml:space="preserve"> Für die bauausführende ARGE U2 17-21 </w:t>
      </w:r>
      <w:r w:rsidR="28C86F4A" w:rsidRPr="00A81EEA">
        <w:rPr>
          <w:sz w:val="21"/>
          <w:szCs w:val="21"/>
          <w:lang w:val="de-AT"/>
        </w:rPr>
        <w:t>bestehend aus</w:t>
      </w:r>
      <w:r w:rsidR="5F42D5D0" w:rsidRPr="00A81EEA">
        <w:rPr>
          <w:sz w:val="21"/>
          <w:szCs w:val="21"/>
          <w:lang w:val="de-AT"/>
        </w:rPr>
        <w:t xml:space="preserve"> STRABAG und PORR liefert Doka als </w:t>
      </w:r>
      <w:r w:rsidR="73751F7D" w:rsidRPr="00A81EEA">
        <w:rPr>
          <w:sz w:val="21"/>
          <w:szCs w:val="21"/>
          <w:lang w:val="de-AT"/>
        </w:rPr>
        <w:t>Hauptlieferant</w:t>
      </w:r>
      <w:r w:rsidR="766738FD" w:rsidRPr="00A81EEA">
        <w:rPr>
          <w:sz w:val="21"/>
          <w:szCs w:val="21"/>
          <w:lang w:val="de-AT"/>
        </w:rPr>
        <w:t xml:space="preserve"> </w:t>
      </w:r>
      <w:r w:rsidR="766738FD" w:rsidRPr="00CC586A">
        <w:rPr>
          <w:sz w:val="21"/>
          <w:szCs w:val="21"/>
          <w:lang w:val="de-AT"/>
        </w:rPr>
        <w:t>bereits seit 2021</w:t>
      </w:r>
      <w:r w:rsidR="5F42D5D0" w:rsidRPr="00CC586A">
        <w:rPr>
          <w:sz w:val="21"/>
          <w:szCs w:val="21"/>
          <w:lang w:val="de-AT"/>
        </w:rPr>
        <w:t xml:space="preserve"> Lösungen für die</w:t>
      </w:r>
      <w:r w:rsidR="1C7F9C56" w:rsidRPr="00CC586A">
        <w:rPr>
          <w:sz w:val="21"/>
          <w:szCs w:val="21"/>
          <w:lang w:val="de-AT"/>
        </w:rPr>
        <w:t xml:space="preserve"> </w:t>
      </w:r>
      <w:r w:rsidR="5F42D5D0" w:rsidRPr="00CC586A">
        <w:rPr>
          <w:sz w:val="21"/>
          <w:szCs w:val="21"/>
          <w:lang w:val="de-AT"/>
        </w:rPr>
        <w:t>Station</w:t>
      </w:r>
      <w:r w:rsidR="255ED41C" w:rsidRPr="00CC586A">
        <w:rPr>
          <w:sz w:val="21"/>
          <w:szCs w:val="21"/>
          <w:lang w:val="de-AT"/>
        </w:rPr>
        <w:t>e</w:t>
      </w:r>
      <w:r w:rsidR="61C149B5" w:rsidRPr="00CC586A">
        <w:rPr>
          <w:sz w:val="21"/>
          <w:szCs w:val="21"/>
          <w:lang w:val="de-AT"/>
        </w:rPr>
        <w:t>n</w:t>
      </w:r>
      <w:r w:rsidR="5F42D5D0" w:rsidRPr="00CC586A">
        <w:rPr>
          <w:sz w:val="21"/>
          <w:szCs w:val="21"/>
          <w:lang w:val="de-AT"/>
        </w:rPr>
        <w:t xml:space="preserve"> </w:t>
      </w:r>
      <w:proofErr w:type="spellStart"/>
      <w:r w:rsidR="5F42D5D0" w:rsidRPr="00CC586A">
        <w:rPr>
          <w:sz w:val="21"/>
          <w:szCs w:val="21"/>
          <w:lang w:val="de-AT"/>
        </w:rPr>
        <w:t>Matzleinsdorfer</w:t>
      </w:r>
      <w:proofErr w:type="spellEnd"/>
      <w:r w:rsidR="5F42D5D0" w:rsidRPr="00CC586A">
        <w:rPr>
          <w:sz w:val="21"/>
          <w:szCs w:val="21"/>
          <w:lang w:val="de-AT"/>
        </w:rPr>
        <w:t xml:space="preserve"> Platz</w:t>
      </w:r>
      <w:r w:rsidR="21895786" w:rsidRPr="00CC586A">
        <w:rPr>
          <w:sz w:val="21"/>
          <w:szCs w:val="21"/>
          <w:lang w:val="de-AT"/>
        </w:rPr>
        <w:t xml:space="preserve"> sowie aktuell für die weiteren Stationen</w:t>
      </w:r>
      <w:r w:rsidR="255ED41C" w:rsidRPr="00A81EEA">
        <w:rPr>
          <w:sz w:val="21"/>
          <w:szCs w:val="21"/>
          <w:lang w:val="de-AT"/>
        </w:rPr>
        <w:t xml:space="preserve"> </w:t>
      </w:r>
      <w:proofErr w:type="spellStart"/>
      <w:r w:rsidR="5F42D5D0" w:rsidRPr="00A81EEA">
        <w:rPr>
          <w:sz w:val="21"/>
          <w:szCs w:val="21"/>
          <w:lang w:val="de-AT"/>
        </w:rPr>
        <w:t>Reinprechtsdorfer</w:t>
      </w:r>
      <w:proofErr w:type="spellEnd"/>
      <w:r w:rsidR="5F42D5D0" w:rsidRPr="00A81EEA">
        <w:rPr>
          <w:sz w:val="21"/>
          <w:szCs w:val="21"/>
          <w:lang w:val="de-AT"/>
        </w:rPr>
        <w:t xml:space="preserve"> Straße, </w:t>
      </w:r>
      <w:proofErr w:type="spellStart"/>
      <w:r w:rsidR="5F42D5D0" w:rsidRPr="00A81EEA">
        <w:rPr>
          <w:sz w:val="21"/>
          <w:szCs w:val="21"/>
          <w:lang w:val="de-AT"/>
        </w:rPr>
        <w:t>Pilgramgasse</w:t>
      </w:r>
      <w:proofErr w:type="spellEnd"/>
      <w:r w:rsidR="5F42D5D0" w:rsidRPr="00A81EEA">
        <w:rPr>
          <w:sz w:val="21"/>
          <w:szCs w:val="21"/>
          <w:lang w:val="de-AT"/>
        </w:rPr>
        <w:t xml:space="preserve"> und Neubaugasse.</w:t>
      </w:r>
    </w:p>
    <w:p w14:paraId="0002A52D" w14:textId="77777777" w:rsidR="00725EC4" w:rsidRPr="00A81EEA" w:rsidRDefault="00725EC4" w:rsidP="00725EC4">
      <w:pPr>
        <w:jc w:val="both"/>
        <w:rPr>
          <w:sz w:val="21"/>
          <w:szCs w:val="21"/>
          <w:lang w:val="de-AT"/>
        </w:rPr>
      </w:pPr>
    </w:p>
    <w:p w14:paraId="74727373" w14:textId="4D09F99B" w:rsidR="00884FBF" w:rsidRPr="00562E45" w:rsidRDefault="00884FBF" w:rsidP="00562E45">
      <w:pPr>
        <w:jc w:val="both"/>
        <w:rPr>
          <w:sz w:val="21"/>
          <w:szCs w:val="21"/>
          <w:lang w:val="de-AT"/>
        </w:rPr>
      </w:pPr>
      <w:r w:rsidRPr="00562E45">
        <w:rPr>
          <w:sz w:val="21"/>
          <w:szCs w:val="21"/>
          <w:lang w:val="de-AT"/>
        </w:rPr>
        <w:t>„Die komplexen Bauwerke entlang der U2-Verlängerung erfordern individuelle Lösungen und eine präzise Abstimmung aller Projektpartner. Doka unterstützt uns dabei mit hoher Fachkompetenz und maßgeschneiderten Schalungskonzepten. Die langjährige und gute Zusammenarbeit leistet einen wichtigen Beitrag zur Umsetzung dieses bedeutenden Infrastrukturprojekts</w:t>
      </w:r>
      <w:r w:rsidR="00562E45" w:rsidRPr="00562E45">
        <w:rPr>
          <w:sz w:val="21"/>
          <w:szCs w:val="21"/>
          <w:lang w:val="de-AT"/>
        </w:rPr>
        <w:t xml:space="preserve">“, erklärt </w:t>
      </w:r>
      <w:proofErr w:type="spellStart"/>
      <w:r w:rsidR="00562E45" w:rsidRPr="00562E45">
        <w:rPr>
          <w:sz w:val="21"/>
          <w:szCs w:val="21"/>
          <w:lang w:val="de-AT"/>
        </w:rPr>
        <w:t>Markus</w:t>
      </w:r>
      <w:proofErr w:type="spellEnd"/>
      <w:r w:rsidR="00562E45" w:rsidRPr="00562E45">
        <w:rPr>
          <w:sz w:val="21"/>
          <w:szCs w:val="21"/>
          <w:lang w:val="de-AT"/>
        </w:rPr>
        <w:t xml:space="preserve"> Kravutske, Bauleiter </w:t>
      </w:r>
      <w:r w:rsidR="00562E45" w:rsidRPr="00562E45">
        <w:rPr>
          <w:sz w:val="21"/>
          <w:szCs w:val="21"/>
          <w:lang w:val="de-AT"/>
        </w:rPr>
        <w:t>ARGE U2 17–21</w:t>
      </w:r>
      <w:r w:rsidR="00562E45" w:rsidRPr="00562E45">
        <w:rPr>
          <w:sz w:val="21"/>
          <w:szCs w:val="21"/>
          <w:lang w:val="de-AT"/>
        </w:rPr>
        <w:t>.</w:t>
      </w:r>
    </w:p>
    <w:p w14:paraId="79B0CD2B" w14:textId="7B65336A" w:rsidR="000B6E88" w:rsidRPr="00884FBF" w:rsidRDefault="000B6E88" w:rsidP="001B7A6B">
      <w:pPr>
        <w:rPr>
          <w:sz w:val="21"/>
          <w:szCs w:val="21"/>
          <w:highlight w:val="yellow"/>
          <w:lang w:val="de-AT"/>
        </w:rPr>
      </w:pPr>
    </w:p>
    <w:p w14:paraId="34BA9950" w14:textId="3AF69693" w:rsidR="00A81EEA" w:rsidRPr="00CC586A" w:rsidRDefault="00744828" w:rsidP="00725EC4">
      <w:pPr>
        <w:jc w:val="both"/>
        <w:rPr>
          <w:sz w:val="21"/>
          <w:szCs w:val="21"/>
          <w:lang w:val="de-AT"/>
        </w:rPr>
      </w:pPr>
      <w:r w:rsidRPr="00A81EEA">
        <w:rPr>
          <w:sz w:val="21"/>
          <w:szCs w:val="21"/>
          <w:lang w:val="de-AT"/>
        </w:rPr>
        <w:t xml:space="preserve">Rund 50.000 Menschen profitieren künftig von der neuen Anbindung an die S-Bahn-Stammstrecke </w:t>
      </w:r>
      <w:r w:rsidR="7EAA7625" w:rsidRPr="00A81EEA">
        <w:rPr>
          <w:sz w:val="21"/>
          <w:szCs w:val="21"/>
          <w:lang w:val="de-AT"/>
        </w:rPr>
        <w:t xml:space="preserve">am </w:t>
      </w:r>
      <w:proofErr w:type="spellStart"/>
      <w:r w:rsidR="7EAA7625" w:rsidRPr="00A81EEA">
        <w:rPr>
          <w:sz w:val="21"/>
          <w:szCs w:val="21"/>
          <w:lang w:val="de-AT"/>
        </w:rPr>
        <w:t>Matzleinsdorfer</w:t>
      </w:r>
      <w:proofErr w:type="spellEnd"/>
      <w:r w:rsidR="7EAA7625" w:rsidRPr="00A81EEA">
        <w:rPr>
          <w:sz w:val="21"/>
          <w:szCs w:val="21"/>
          <w:lang w:val="de-AT"/>
        </w:rPr>
        <w:t xml:space="preserve"> Platz</w:t>
      </w:r>
      <w:r w:rsidR="00B25842" w:rsidRPr="00A81EEA">
        <w:rPr>
          <w:sz w:val="21"/>
          <w:szCs w:val="21"/>
          <w:lang w:val="de-AT"/>
        </w:rPr>
        <w:t xml:space="preserve">. </w:t>
      </w:r>
      <w:r w:rsidR="00A472AF" w:rsidRPr="00CC586A">
        <w:rPr>
          <w:sz w:val="21"/>
          <w:szCs w:val="21"/>
          <w:lang w:val="de-AT"/>
        </w:rPr>
        <w:t xml:space="preserve">Um diese Verbindung zu schaffen, entsteht unter </w:t>
      </w:r>
      <w:r w:rsidR="00A472AF">
        <w:rPr>
          <w:sz w:val="21"/>
          <w:szCs w:val="21"/>
          <w:lang w:val="de-AT"/>
        </w:rPr>
        <w:t xml:space="preserve">der Erde </w:t>
      </w:r>
      <w:r w:rsidR="00A472AF" w:rsidRPr="00CC586A">
        <w:rPr>
          <w:sz w:val="21"/>
          <w:szCs w:val="21"/>
          <w:lang w:val="de-AT"/>
        </w:rPr>
        <w:t>ein technisch anspruchsvolles Tunnel- und Stationsbauwerk.</w:t>
      </w:r>
      <w:r w:rsidR="00EE3E31" w:rsidRPr="00A81EEA">
        <w:rPr>
          <w:sz w:val="21"/>
          <w:szCs w:val="21"/>
          <w:lang w:val="de-AT"/>
        </w:rPr>
        <w:t xml:space="preserve"> </w:t>
      </w:r>
      <w:r w:rsidR="000C31C5" w:rsidRPr="00A81EEA">
        <w:rPr>
          <w:sz w:val="21"/>
          <w:szCs w:val="21"/>
          <w:lang w:val="de-AT"/>
        </w:rPr>
        <w:t>Hier wird deutlich</w:t>
      </w:r>
      <w:r w:rsidR="007C46D0" w:rsidRPr="00A81EEA">
        <w:rPr>
          <w:sz w:val="21"/>
          <w:szCs w:val="21"/>
          <w:lang w:val="de-AT"/>
        </w:rPr>
        <w:t>, worauf es</w:t>
      </w:r>
      <w:r w:rsidR="7EAA7625" w:rsidRPr="00A81EEA">
        <w:rPr>
          <w:sz w:val="21"/>
          <w:szCs w:val="21"/>
          <w:lang w:val="de-AT"/>
        </w:rPr>
        <w:t xml:space="preserve"> beim innerstädtischen U-Bahn-Bau ankommt: präzise Planung, </w:t>
      </w:r>
      <w:r w:rsidR="0005697C" w:rsidRPr="00A81EEA">
        <w:rPr>
          <w:sz w:val="21"/>
          <w:szCs w:val="21"/>
          <w:lang w:val="de-AT"/>
        </w:rPr>
        <w:t xml:space="preserve">ein stimmiges Logistikkonzept </w:t>
      </w:r>
      <w:r w:rsidR="7EAA7625" w:rsidRPr="00A81EEA">
        <w:rPr>
          <w:sz w:val="21"/>
          <w:szCs w:val="21"/>
          <w:lang w:val="de-AT"/>
        </w:rPr>
        <w:t xml:space="preserve">und ein Bauablauf, bei dem </w:t>
      </w:r>
      <w:r w:rsidR="7EAA7625" w:rsidRPr="00CC586A">
        <w:rPr>
          <w:sz w:val="21"/>
          <w:szCs w:val="21"/>
          <w:lang w:val="de-AT"/>
        </w:rPr>
        <w:t xml:space="preserve">Vorbereitung und Ausführung exakt ineinandergreifen. Doka </w:t>
      </w:r>
      <w:r w:rsidR="007A0DFB" w:rsidRPr="00CC586A">
        <w:rPr>
          <w:sz w:val="21"/>
          <w:szCs w:val="21"/>
          <w:lang w:val="de-AT"/>
        </w:rPr>
        <w:t>liefert</w:t>
      </w:r>
      <w:r w:rsidR="005B10F0" w:rsidRPr="00CC586A">
        <w:rPr>
          <w:sz w:val="21"/>
          <w:szCs w:val="21"/>
          <w:lang w:val="de-AT"/>
        </w:rPr>
        <w:t>e</w:t>
      </w:r>
      <w:r w:rsidR="7EAA7625" w:rsidRPr="00CC586A">
        <w:rPr>
          <w:sz w:val="21"/>
          <w:szCs w:val="21"/>
          <w:lang w:val="de-AT"/>
        </w:rPr>
        <w:t xml:space="preserve"> Schalwagen und individuell angepasste Lösungen für die Tunnel</w:t>
      </w:r>
      <w:r w:rsidR="007C94E7" w:rsidRPr="00CC586A">
        <w:rPr>
          <w:sz w:val="21"/>
          <w:szCs w:val="21"/>
          <w:lang w:val="de-AT"/>
        </w:rPr>
        <w:t xml:space="preserve"> in den</w:t>
      </w:r>
      <w:r w:rsidR="7EAA7625" w:rsidRPr="00CC586A">
        <w:rPr>
          <w:sz w:val="21"/>
          <w:szCs w:val="21"/>
          <w:lang w:val="de-AT"/>
        </w:rPr>
        <w:t xml:space="preserve"> Stationsbereiche</w:t>
      </w:r>
      <w:r w:rsidR="007C94E7" w:rsidRPr="00CC586A">
        <w:rPr>
          <w:sz w:val="21"/>
          <w:szCs w:val="21"/>
          <w:lang w:val="de-AT"/>
        </w:rPr>
        <w:t>n</w:t>
      </w:r>
      <w:r w:rsidR="5F42D5D0" w:rsidRPr="00CC586A">
        <w:rPr>
          <w:sz w:val="21"/>
          <w:szCs w:val="21"/>
          <w:lang w:val="de-AT"/>
        </w:rPr>
        <w:t xml:space="preserve">. </w:t>
      </w:r>
    </w:p>
    <w:p w14:paraId="3DBCB551" w14:textId="77777777" w:rsidR="00A81EEA" w:rsidRPr="00CC586A" w:rsidRDefault="00A81EEA" w:rsidP="00725EC4">
      <w:pPr>
        <w:jc w:val="both"/>
        <w:rPr>
          <w:sz w:val="21"/>
          <w:szCs w:val="21"/>
          <w:lang w:val="de-AT"/>
        </w:rPr>
      </w:pPr>
    </w:p>
    <w:p w14:paraId="057FE974" w14:textId="64B95A94" w:rsidR="00725EC4" w:rsidRPr="00CC586A" w:rsidRDefault="5F42D5D0" w:rsidP="1B4B9B81">
      <w:pPr>
        <w:jc w:val="both"/>
        <w:rPr>
          <w:sz w:val="21"/>
          <w:szCs w:val="21"/>
          <w:lang w:val="de-AT"/>
        </w:rPr>
      </w:pPr>
      <w:r w:rsidRPr="00CC586A">
        <w:rPr>
          <w:sz w:val="21"/>
          <w:szCs w:val="21"/>
          <w:lang w:val="de-AT"/>
        </w:rPr>
        <w:t xml:space="preserve">Auch bei der Wendeanlage </w:t>
      </w:r>
      <w:proofErr w:type="spellStart"/>
      <w:r w:rsidRPr="00CC586A">
        <w:rPr>
          <w:sz w:val="21"/>
          <w:szCs w:val="21"/>
          <w:lang w:val="de-AT"/>
        </w:rPr>
        <w:t>Matzleinsdorfer</w:t>
      </w:r>
      <w:proofErr w:type="spellEnd"/>
      <w:r w:rsidRPr="00CC586A">
        <w:rPr>
          <w:sz w:val="21"/>
          <w:szCs w:val="21"/>
          <w:lang w:val="de-AT"/>
        </w:rPr>
        <w:t xml:space="preserve"> Platz </w:t>
      </w:r>
      <w:r w:rsidR="00EF71AB" w:rsidRPr="00CC586A">
        <w:rPr>
          <w:sz w:val="21"/>
          <w:szCs w:val="21"/>
          <w:lang w:val="de-AT"/>
        </w:rPr>
        <w:t>kommen</w:t>
      </w:r>
      <w:r w:rsidR="00D24A1B" w:rsidRPr="00CC586A">
        <w:rPr>
          <w:sz w:val="21"/>
          <w:szCs w:val="21"/>
          <w:lang w:val="de-AT"/>
        </w:rPr>
        <w:t xml:space="preserve"> demnächst</w:t>
      </w:r>
      <w:r w:rsidR="00EF71AB" w:rsidRPr="00CC586A">
        <w:rPr>
          <w:sz w:val="21"/>
          <w:szCs w:val="21"/>
          <w:lang w:val="de-AT"/>
        </w:rPr>
        <w:t xml:space="preserve"> </w:t>
      </w:r>
      <w:r w:rsidRPr="00CC586A">
        <w:rPr>
          <w:sz w:val="21"/>
          <w:szCs w:val="21"/>
          <w:lang w:val="de-AT"/>
        </w:rPr>
        <w:t>maßgeschneiderte Schalwagenlösungen zum Einsatz</w:t>
      </w:r>
      <w:r w:rsidR="00F76D0F" w:rsidRPr="00CC586A">
        <w:rPr>
          <w:sz w:val="21"/>
          <w:szCs w:val="21"/>
          <w:lang w:val="de-AT"/>
        </w:rPr>
        <w:t xml:space="preserve">, </w:t>
      </w:r>
      <w:r w:rsidRPr="00CC586A">
        <w:rPr>
          <w:sz w:val="21"/>
          <w:szCs w:val="21"/>
          <w:lang w:val="de-AT"/>
        </w:rPr>
        <w:t xml:space="preserve">unter anderem für </w:t>
      </w:r>
      <w:proofErr w:type="spellStart"/>
      <w:r w:rsidRPr="00CC586A">
        <w:rPr>
          <w:sz w:val="21"/>
          <w:szCs w:val="21"/>
          <w:lang w:val="de-AT"/>
        </w:rPr>
        <w:t>Aufweitungsbereiche</w:t>
      </w:r>
      <w:proofErr w:type="spellEnd"/>
      <w:r w:rsidRPr="00CC586A">
        <w:rPr>
          <w:sz w:val="21"/>
          <w:szCs w:val="21"/>
          <w:lang w:val="de-AT"/>
        </w:rPr>
        <w:t xml:space="preserve">, in denen </w:t>
      </w:r>
      <w:r w:rsidR="1C1D0B5C" w:rsidRPr="00CC586A">
        <w:rPr>
          <w:sz w:val="21"/>
          <w:szCs w:val="21"/>
          <w:lang w:val="de-AT"/>
        </w:rPr>
        <w:t xml:space="preserve">die beiden </w:t>
      </w:r>
      <w:r w:rsidRPr="00CC586A">
        <w:rPr>
          <w:sz w:val="21"/>
          <w:szCs w:val="21"/>
          <w:lang w:val="de-AT"/>
        </w:rPr>
        <w:t>Tunnelröhren in ein gemeinsames Bauwerk zusammengeführt werden.</w:t>
      </w:r>
    </w:p>
    <w:p w14:paraId="374DA05D" w14:textId="77777777" w:rsidR="00B27573" w:rsidRPr="00A81EEA" w:rsidRDefault="00B27573" w:rsidP="00181B1A">
      <w:pPr>
        <w:jc w:val="both"/>
        <w:rPr>
          <w:sz w:val="21"/>
          <w:szCs w:val="21"/>
          <w:lang w:val="de-AT"/>
        </w:rPr>
      </w:pPr>
    </w:p>
    <w:p w14:paraId="23C214BC" w14:textId="77777777" w:rsidR="005734D2" w:rsidRDefault="005734D2" w:rsidP="00181B1A">
      <w:pPr>
        <w:jc w:val="both"/>
        <w:rPr>
          <w:b/>
          <w:bCs/>
          <w:sz w:val="21"/>
          <w:szCs w:val="21"/>
          <w:lang w:val="de-AT"/>
        </w:rPr>
      </w:pPr>
    </w:p>
    <w:p w14:paraId="350AF184" w14:textId="3399864D" w:rsidR="00181B1A" w:rsidRPr="00A81EEA" w:rsidRDefault="00181B1A" w:rsidP="00181B1A">
      <w:pPr>
        <w:jc w:val="both"/>
        <w:rPr>
          <w:b/>
          <w:bCs/>
          <w:sz w:val="21"/>
          <w:szCs w:val="21"/>
          <w:lang w:val="de-AT"/>
        </w:rPr>
      </w:pPr>
      <w:r w:rsidRPr="00A81EEA">
        <w:rPr>
          <w:b/>
          <w:bCs/>
          <w:sz w:val="21"/>
          <w:szCs w:val="21"/>
          <w:lang w:val="de-AT"/>
        </w:rPr>
        <w:lastRenderedPageBreak/>
        <w:t xml:space="preserve">Präzision </w:t>
      </w:r>
      <w:r w:rsidR="007641F4" w:rsidRPr="00A81EEA">
        <w:rPr>
          <w:b/>
          <w:bCs/>
          <w:sz w:val="21"/>
          <w:szCs w:val="21"/>
          <w:lang w:val="de-AT"/>
        </w:rPr>
        <w:t xml:space="preserve">unter Extrembedingungen </w:t>
      </w:r>
    </w:p>
    <w:p w14:paraId="37DD7B59" w14:textId="7B691361" w:rsidR="00CC586A" w:rsidRPr="00CC586A" w:rsidRDefault="00725EC4" w:rsidP="00CC586A">
      <w:pPr>
        <w:jc w:val="both"/>
        <w:rPr>
          <w:sz w:val="21"/>
          <w:szCs w:val="21"/>
          <w:highlight w:val="yellow"/>
          <w:lang w:val="de-AT"/>
        </w:rPr>
      </w:pPr>
      <w:r w:rsidRPr="00A81EEA">
        <w:rPr>
          <w:sz w:val="21"/>
          <w:szCs w:val="21"/>
          <w:lang w:val="de-AT"/>
        </w:rPr>
        <w:t xml:space="preserve">Wie anspruchsvoll </w:t>
      </w:r>
      <w:r w:rsidR="007641F4" w:rsidRPr="00A81EEA">
        <w:rPr>
          <w:sz w:val="21"/>
          <w:szCs w:val="21"/>
          <w:lang w:val="de-AT"/>
        </w:rPr>
        <w:t>der Bau ist,</w:t>
      </w:r>
      <w:r w:rsidR="007641F4" w:rsidRPr="00A81EEA" w:rsidDel="007641F4">
        <w:rPr>
          <w:sz w:val="21"/>
          <w:szCs w:val="21"/>
          <w:lang w:val="de-AT"/>
        </w:rPr>
        <w:t xml:space="preserve"> </w:t>
      </w:r>
      <w:r w:rsidRPr="00A81EEA">
        <w:rPr>
          <w:sz w:val="21"/>
          <w:szCs w:val="21"/>
          <w:lang w:val="de-AT"/>
        </w:rPr>
        <w:t xml:space="preserve">zeigt sich </w:t>
      </w:r>
      <w:r w:rsidR="007641F4" w:rsidRPr="00A81EEA">
        <w:rPr>
          <w:sz w:val="21"/>
          <w:szCs w:val="21"/>
          <w:lang w:val="de-AT"/>
        </w:rPr>
        <w:t xml:space="preserve">besonders an </w:t>
      </w:r>
      <w:r w:rsidRPr="00A81EEA">
        <w:rPr>
          <w:sz w:val="21"/>
          <w:szCs w:val="21"/>
          <w:lang w:val="de-AT"/>
        </w:rPr>
        <w:t>der Station Neubaugasse. Während oben das Wiener Stadtleben weiterläuft, entsteht</w:t>
      </w:r>
      <w:r w:rsidR="00F34FED" w:rsidRPr="00A81EEA">
        <w:rPr>
          <w:sz w:val="21"/>
          <w:szCs w:val="21"/>
          <w:lang w:val="de-AT"/>
        </w:rPr>
        <w:t xml:space="preserve"> i</w:t>
      </w:r>
      <w:r w:rsidR="007641F4" w:rsidRPr="00A81EEA">
        <w:rPr>
          <w:sz w:val="21"/>
          <w:szCs w:val="21"/>
          <w:lang w:val="de-AT"/>
        </w:rPr>
        <w:t xml:space="preserve">n </w:t>
      </w:r>
      <w:r w:rsidRPr="00A81EEA">
        <w:rPr>
          <w:sz w:val="21"/>
          <w:szCs w:val="21"/>
          <w:lang w:val="de-AT"/>
        </w:rPr>
        <w:t xml:space="preserve">35 Meter </w:t>
      </w:r>
      <w:r w:rsidR="007641F4" w:rsidRPr="00A81EEA">
        <w:rPr>
          <w:sz w:val="21"/>
          <w:szCs w:val="21"/>
          <w:lang w:val="de-AT"/>
        </w:rPr>
        <w:t>Tiefe</w:t>
      </w:r>
      <w:r w:rsidR="000F04CC" w:rsidRPr="00A81EEA">
        <w:rPr>
          <w:sz w:val="21"/>
          <w:szCs w:val="21"/>
          <w:lang w:val="de-AT"/>
        </w:rPr>
        <w:t xml:space="preserve"> ein zentraler </w:t>
      </w:r>
      <w:r w:rsidRPr="00A81EEA">
        <w:rPr>
          <w:sz w:val="21"/>
          <w:szCs w:val="21"/>
          <w:lang w:val="de-AT"/>
        </w:rPr>
        <w:t>Umsteigeknoten zur bestehenden U3</w:t>
      </w:r>
      <w:r w:rsidR="002A061E" w:rsidRPr="00A81EEA">
        <w:rPr>
          <w:sz w:val="21"/>
          <w:szCs w:val="21"/>
          <w:lang w:val="de-AT"/>
        </w:rPr>
        <w:t>. H</w:t>
      </w:r>
      <w:r w:rsidR="00B8790B" w:rsidRPr="00A81EEA">
        <w:rPr>
          <w:sz w:val="21"/>
          <w:szCs w:val="21"/>
          <w:lang w:val="de-AT"/>
        </w:rPr>
        <w:t xml:space="preserve">ier treffen </w:t>
      </w:r>
      <w:r w:rsidR="00FA3DD0" w:rsidRPr="00A81EEA">
        <w:rPr>
          <w:sz w:val="21"/>
          <w:szCs w:val="21"/>
          <w:lang w:val="de-AT"/>
        </w:rPr>
        <w:t>verschiedenste</w:t>
      </w:r>
      <w:r w:rsidR="00B8790B" w:rsidRPr="00A81EEA">
        <w:rPr>
          <w:sz w:val="21"/>
          <w:szCs w:val="21"/>
          <w:lang w:val="de-AT"/>
        </w:rPr>
        <w:t xml:space="preserve"> </w:t>
      </w:r>
      <w:r w:rsidR="001664D0" w:rsidRPr="00A81EEA">
        <w:rPr>
          <w:sz w:val="21"/>
          <w:szCs w:val="21"/>
          <w:lang w:val="de-AT"/>
        </w:rPr>
        <w:t>Bauwerksformen</w:t>
      </w:r>
      <w:r w:rsidR="00B8790B" w:rsidRPr="00A81EEA">
        <w:rPr>
          <w:sz w:val="21"/>
          <w:szCs w:val="21"/>
          <w:lang w:val="de-AT"/>
        </w:rPr>
        <w:t xml:space="preserve"> –</w:t>
      </w:r>
      <w:r w:rsidR="00CD5470" w:rsidRPr="00A81EEA">
        <w:rPr>
          <w:sz w:val="21"/>
          <w:szCs w:val="21"/>
          <w:lang w:val="de-AT"/>
        </w:rPr>
        <w:t xml:space="preserve"> </w:t>
      </w:r>
      <w:r w:rsidRPr="00A81EEA">
        <w:rPr>
          <w:sz w:val="21"/>
          <w:szCs w:val="21"/>
          <w:lang w:val="de-AT"/>
        </w:rPr>
        <w:t xml:space="preserve">Stationsröhren, Querschläge, Fahrtreppentunnel, </w:t>
      </w:r>
      <w:r w:rsidRPr="00CC586A">
        <w:rPr>
          <w:sz w:val="21"/>
          <w:szCs w:val="21"/>
          <w:lang w:val="de-AT"/>
        </w:rPr>
        <w:t>Lüftungstunnel</w:t>
      </w:r>
      <w:r w:rsidR="00CD5470" w:rsidRPr="00CC586A">
        <w:rPr>
          <w:sz w:val="21"/>
          <w:szCs w:val="21"/>
          <w:lang w:val="de-AT"/>
        </w:rPr>
        <w:t xml:space="preserve">, </w:t>
      </w:r>
      <w:r w:rsidRPr="00CC586A">
        <w:rPr>
          <w:sz w:val="21"/>
          <w:szCs w:val="21"/>
          <w:lang w:val="de-AT"/>
        </w:rPr>
        <w:t>Kreuzungsbauwerke</w:t>
      </w:r>
      <w:r w:rsidR="00CD5470" w:rsidRPr="00CC586A">
        <w:rPr>
          <w:sz w:val="21"/>
          <w:szCs w:val="21"/>
          <w:lang w:val="de-AT"/>
        </w:rPr>
        <w:t xml:space="preserve"> –</w:t>
      </w:r>
      <w:r w:rsidRPr="00CC586A">
        <w:rPr>
          <w:sz w:val="21"/>
          <w:szCs w:val="21"/>
          <w:lang w:val="de-AT"/>
        </w:rPr>
        <w:t xml:space="preserve"> auf engstem Raum und in unterschiedlichen Winkeln aufeinander.</w:t>
      </w:r>
      <w:r w:rsidR="00B81087" w:rsidRPr="00CC586A">
        <w:rPr>
          <w:sz w:val="21"/>
          <w:szCs w:val="21"/>
          <w:lang w:val="de-AT"/>
        </w:rPr>
        <w:t xml:space="preserve"> </w:t>
      </w:r>
      <w:r w:rsidRPr="00CC586A">
        <w:rPr>
          <w:sz w:val="21"/>
          <w:szCs w:val="21"/>
          <w:lang w:val="de-AT"/>
        </w:rPr>
        <w:t>Für diese Übergänge entwickelt</w:t>
      </w:r>
      <w:r w:rsidR="004765DC" w:rsidRPr="00CC586A">
        <w:rPr>
          <w:sz w:val="21"/>
          <w:szCs w:val="21"/>
          <w:lang w:val="de-AT"/>
        </w:rPr>
        <w:t>e</w:t>
      </w:r>
      <w:r w:rsidRPr="00CC586A">
        <w:rPr>
          <w:sz w:val="21"/>
          <w:szCs w:val="21"/>
          <w:lang w:val="de-AT"/>
        </w:rPr>
        <w:t xml:space="preserve"> Doka Schalungslösungen, die </w:t>
      </w:r>
      <w:r w:rsidR="0077027E" w:rsidRPr="00CC586A">
        <w:rPr>
          <w:sz w:val="21"/>
          <w:szCs w:val="21"/>
          <w:lang w:val="de-AT"/>
        </w:rPr>
        <w:t xml:space="preserve">in 3D-geplant und </w:t>
      </w:r>
      <w:r w:rsidRPr="00CC586A">
        <w:rPr>
          <w:sz w:val="21"/>
          <w:szCs w:val="21"/>
          <w:lang w:val="de-AT"/>
        </w:rPr>
        <w:t xml:space="preserve">exakt auf </w:t>
      </w:r>
      <w:r w:rsidR="00BD52F6" w:rsidRPr="00CC586A">
        <w:rPr>
          <w:sz w:val="21"/>
          <w:szCs w:val="21"/>
          <w:lang w:val="de-AT"/>
        </w:rPr>
        <w:t xml:space="preserve">die </w:t>
      </w:r>
      <w:r w:rsidR="00951A1E" w:rsidRPr="00CC586A">
        <w:rPr>
          <w:sz w:val="21"/>
          <w:szCs w:val="21"/>
          <w:lang w:val="de-AT"/>
        </w:rPr>
        <w:t xml:space="preserve">jeweilige Geometrie </w:t>
      </w:r>
      <w:r w:rsidRPr="00CC586A">
        <w:rPr>
          <w:sz w:val="21"/>
          <w:szCs w:val="21"/>
          <w:lang w:val="de-AT"/>
        </w:rPr>
        <w:t>abgestimmt sind</w:t>
      </w:r>
      <w:r w:rsidR="00B07AD6" w:rsidRPr="00CC586A">
        <w:rPr>
          <w:sz w:val="21"/>
          <w:szCs w:val="21"/>
          <w:lang w:val="de-AT"/>
        </w:rPr>
        <w:t xml:space="preserve">. Zum Einsatz kommen unter anderem </w:t>
      </w:r>
      <w:r w:rsidR="00CC586A" w:rsidRPr="00CC586A">
        <w:rPr>
          <w:sz w:val="21"/>
          <w:szCs w:val="21"/>
          <w:lang w:val="de-AT"/>
        </w:rPr>
        <w:t>das Traggerüst SL-1 in Kombination  mit der bewährten Trägerschalung Top50</w:t>
      </w:r>
      <w:r w:rsidR="001F0617">
        <w:rPr>
          <w:sz w:val="21"/>
          <w:szCs w:val="21"/>
          <w:lang w:val="de-AT"/>
        </w:rPr>
        <w:t>.</w:t>
      </w:r>
    </w:p>
    <w:p w14:paraId="57B12F0E" w14:textId="77777777" w:rsidR="00725EC4" w:rsidRPr="00A81EEA" w:rsidRDefault="00725EC4" w:rsidP="005564CB">
      <w:pPr>
        <w:jc w:val="both"/>
        <w:rPr>
          <w:sz w:val="21"/>
          <w:szCs w:val="21"/>
          <w:lang w:val="de-AT"/>
        </w:rPr>
      </w:pPr>
    </w:p>
    <w:p w14:paraId="0ECCC308" w14:textId="647E9892" w:rsidR="00570B1E" w:rsidRPr="00A81EEA" w:rsidRDefault="00570B1E" w:rsidP="00C4100B">
      <w:pPr>
        <w:jc w:val="both"/>
        <w:rPr>
          <w:b/>
          <w:bCs/>
          <w:sz w:val="21"/>
          <w:szCs w:val="21"/>
          <w:lang w:val="de-AT"/>
        </w:rPr>
      </w:pPr>
      <w:r w:rsidRPr="00A81EEA">
        <w:rPr>
          <w:b/>
          <w:bCs/>
          <w:sz w:val="21"/>
          <w:szCs w:val="21"/>
          <w:lang w:val="de-AT"/>
        </w:rPr>
        <w:t xml:space="preserve">Tunnelbau auf den Punkt gebracht </w:t>
      </w:r>
    </w:p>
    <w:p w14:paraId="75F7C631" w14:textId="3DC43A3E" w:rsidR="00D617D9" w:rsidRPr="00A81EEA" w:rsidRDefault="4737C978" w:rsidP="00C4100B">
      <w:pPr>
        <w:jc w:val="both"/>
        <w:rPr>
          <w:sz w:val="21"/>
          <w:szCs w:val="21"/>
          <w:lang w:val="de-AT"/>
        </w:rPr>
      </w:pPr>
      <w:r w:rsidRPr="00A81EEA">
        <w:rPr>
          <w:sz w:val="21"/>
          <w:szCs w:val="21"/>
          <w:lang w:val="de-AT"/>
        </w:rPr>
        <w:t xml:space="preserve">Doka bringt jahrzehntelange Tunnelbaukompetenz in den </w:t>
      </w:r>
      <w:r w:rsidR="00E50DBB" w:rsidRPr="00A81EEA">
        <w:rPr>
          <w:sz w:val="21"/>
          <w:szCs w:val="21"/>
          <w:lang w:val="de-AT"/>
        </w:rPr>
        <w:t xml:space="preserve">Wiener </w:t>
      </w:r>
      <w:r w:rsidRPr="00A81EEA">
        <w:rPr>
          <w:sz w:val="21"/>
          <w:szCs w:val="21"/>
          <w:lang w:val="de-AT"/>
        </w:rPr>
        <w:t>Öffi-Ausbau ein</w:t>
      </w:r>
      <w:r w:rsidR="00143625" w:rsidRPr="00A81EEA">
        <w:rPr>
          <w:sz w:val="21"/>
          <w:szCs w:val="21"/>
          <w:lang w:val="de-AT"/>
        </w:rPr>
        <w:t xml:space="preserve">, </w:t>
      </w:r>
      <w:r w:rsidR="00E6366F" w:rsidRPr="00A81EEA">
        <w:rPr>
          <w:sz w:val="21"/>
          <w:szCs w:val="21"/>
          <w:lang w:val="de-AT"/>
        </w:rPr>
        <w:t>unter anderem aus internationalen Großprojekten wie der Sy</w:t>
      </w:r>
      <w:r w:rsidR="00282C69" w:rsidRPr="00A81EEA">
        <w:rPr>
          <w:sz w:val="21"/>
          <w:szCs w:val="21"/>
          <w:lang w:val="de-AT"/>
        </w:rPr>
        <w:t>dney Metro in Australien, der Metro-Erweiterung in Stockholm sowie dem U-Bahn-Ausbau in Madrid.</w:t>
      </w:r>
      <w:r w:rsidR="00E50DBB" w:rsidRPr="00A81EEA">
        <w:rPr>
          <w:sz w:val="21"/>
          <w:szCs w:val="21"/>
          <w:lang w:val="de-AT"/>
        </w:rPr>
        <w:t xml:space="preserve"> Ein entscheidender Erfolgsfaktor ist </w:t>
      </w:r>
      <w:r w:rsidR="00636DA8" w:rsidRPr="00A81EEA">
        <w:rPr>
          <w:sz w:val="21"/>
          <w:szCs w:val="21"/>
          <w:lang w:val="de-AT"/>
        </w:rPr>
        <w:t xml:space="preserve">dabei </w:t>
      </w:r>
      <w:r w:rsidR="00E50DBB" w:rsidRPr="00CC586A">
        <w:rPr>
          <w:sz w:val="21"/>
          <w:szCs w:val="21"/>
          <w:lang w:val="de-AT"/>
        </w:rPr>
        <w:t>d</w:t>
      </w:r>
      <w:r w:rsidR="1C7B2C9B" w:rsidRPr="00CC586A">
        <w:rPr>
          <w:sz w:val="21"/>
          <w:szCs w:val="21"/>
          <w:lang w:val="de-AT"/>
        </w:rPr>
        <w:t>ie frühe Einbindung in Planung und Arbeitsvorbereitung</w:t>
      </w:r>
      <w:r w:rsidR="001E2236" w:rsidRPr="00CC586A">
        <w:rPr>
          <w:sz w:val="21"/>
          <w:szCs w:val="21"/>
          <w:lang w:val="de-AT"/>
        </w:rPr>
        <w:t>.</w:t>
      </w:r>
      <w:r w:rsidR="00291AF5" w:rsidRPr="00CC586A">
        <w:rPr>
          <w:sz w:val="21"/>
          <w:szCs w:val="21"/>
          <w:lang w:val="de-AT"/>
        </w:rPr>
        <w:t xml:space="preserve"> </w:t>
      </w:r>
      <w:r w:rsidR="001E2236" w:rsidRPr="00CC586A">
        <w:rPr>
          <w:sz w:val="21"/>
          <w:szCs w:val="21"/>
          <w:lang w:val="de-AT"/>
        </w:rPr>
        <w:t>Dadurch können die Systeme</w:t>
      </w:r>
      <w:r w:rsidR="1C7B2C9B" w:rsidRPr="00CC586A">
        <w:rPr>
          <w:sz w:val="21"/>
          <w:szCs w:val="21"/>
          <w:lang w:val="de-AT"/>
        </w:rPr>
        <w:t xml:space="preserve"> von Beginn an passgenau auf die Anforderungen der Baustelle abgestimmt werden.</w:t>
      </w:r>
      <w:r w:rsidR="1C7B2C9B" w:rsidRPr="00A81EEA">
        <w:rPr>
          <w:sz w:val="21"/>
          <w:szCs w:val="21"/>
          <w:lang w:val="de-AT"/>
        </w:rPr>
        <w:t xml:space="preserve"> </w:t>
      </w:r>
    </w:p>
    <w:p w14:paraId="61937653" w14:textId="77777777" w:rsidR="00D617D9" w:rsidRPr="00A81EEA" w:rsidRDefault="00D617D9" w:rsidP="00C4100B">
      <w:pPr>
        <w:jc w:val="both"/>
        <w:rPr>
          <w:sz w:val="21"/>
          <w:szCs w:val="21"/>
          <w:lang w:val="de-AT"/>
        </w:rPr>
      </w:pPr>
    </w:p>
    <w:p w14:paraId="7AF0369A" w14:textId="67459F46" w:rsidR="00C4100B" w:rsidRPr="00A81EEA" w:rsidRDefault="00265013" w:rsidP="00C4100B">
      <w:pPr>
        <w:jc w:val="both"/>
        <w:rPr>
          <w:sz w:val="21"/>
          <w:szCs w:val="21"/>
          <w:lang w:val="de-AT"/>
        </w:rPr>
      </w:pPr>
      <w:r w:rsidRPr="00CC586A">
        <w:rPr>
          <w:sz w:val="21"/>
          <w:szCs w:val="21"/>
          <w:lang w:val="de-AT"/>
        </w:rPr>
        <w:t xml:space="preserve">„Beim </w:t>
      </w:r>
      <w:r w:rsidR="00BD0B41" w:rsidRPr="00CC586A">
        <w:rPr>
          <w:sz w:val="21"/>
          <w:szCs w:val="21"/>
          <w:lang w:val="de-AT"/>
        </w:rPr>
        <w:t>Tu</w:t>
      </w:r>
      <w:r w:rsidR="00542A96" w:rsidRPr="00CC586A">
        <w:rPr>
          <w:sz w:val="21"/>
          <w:szCs w:val="21"/>
          <w:lang w:val="de-AT"/>
        </w:rPr>
        <w:t>nnel</w:t>
      </w:r>
      <w:r w:rsidR="00007C43" w:rsidRPr="00CC586A">
        <w:rPr>
          <w:sz w:val="21"/>
          <w:szCs w:val="21"/>
          <w:lang w:val="de-AT"/>
        </w:rPr>
        <w:t xml:space="preserve">bau zählt jedes Detail. </w:t>
      </w:r>
      <w:r w:rsidR="00D151F9" w:rsidRPr="00CC586A">
        <w:rPr>
          <w:sz w:val="21"/>
          <w:szCs w:val="21"/>
          <w:lang w:val="de-AT"/>
        </w:rPr>
        <w:t>Transportfähige Einheiten werden in unserem Doka-Werk in St. Martin vormon</w:t>
      </w:r>
      <w:r w:rsidR="00EA556E" w:rsidRPr="00CC586A">
        <w:rPr>
          <w:sz w:val="21"/>
          <w:szCs w:val="21"/>
          <w:lang w:val="de-AT"/>
        </w:rPr>
        <w:t xml:space="preserve">tiert und </w:t>
      </w:r>
      <w:r w:rsidR="002721CB" w:rsidRPr="00CC586A">
        <w:rPr>
          <w:sz w:val="21"/>
          <w:szCs w:val="21"/>
          <w:lang w:val="de-AT"/>
        </w:rPr>
        <w:t>anschließend</w:t>
      </w:r>
      <w:r w:rsidR="00EA556E" w:rsidRPr="00CC586A">
        <w:rPr>
          <w:sz w:val="21"/>
          <w:szCs w:val="21"/>
          <w:lang w:val="de-AT"/>
        </w:rPr>
        <w:t xml:space="preserve"> auf der Baustelle </w:t>
      </w:r>
      <w:r w:rsidR="004F7C9D" w:rsidRPr="00CC586A">
        <w:rPr>
          <w:sz w:val="21"/>
          <w:szCs w:val="21"/>
          <w:lang w:val="de-AT"/>
        </w:rPr>
        <w:t xml:space="preserve">passgenau zusammengesetzt. </w:t>
      </w:r>
      <w:r w:rsidR="00F07424" w:rsidRPr="00CC586A">
        <w:rPr>
          <w:sz w:val="21"/>
          <w:szCs w:val="21"/>
          <w:lang w:val="de-AT"/>
        </w:rPr>
        <w:t>So reduzieren wir den Montageaufwand vor Ort deutlich und sparen wertvolle Zeit auf der Baustelle</w:t>
      </w:r>
      <w:r w:rsidR="001A111F" w:rsidRPr="00CC586A">
        <w:rPr>
          <w:sz w:val="21"/>
          <w:szCs w:val="21"/>
          <w:lang w:val="de-AT"/>
        </w:rPr>
        <w:t xml:space="preserve">,“ erklärt Harald Zulehner, Geschäftsführer Doka Österreich. </w:t>
      </w:r>
      <w:r w:rsidR="000B2FEA" w:rsidRPr="00A81EEA">
        <w:rPr>
          <w:sz w:val="21"/>
          <w:szCs w:val="21"/>
          <w:lang w:val="de-AT"/>
        </w:rPr>
        <w:t>Zudem setzt Doka auf modulare Systeme.</w:t>
      </w:r>
      <w:r w:rsidR="4737C978" w:rsidRPr="00A81EEA">
        <w:rPr>
          <w:sz w:val="21"/>
          <w:szCs w:val="21"/>
          <w:lang w:val="de-AT"/>
        </w:rPr>
        <w:t xml:space="preserve"> </w:t>
      </w:r>
      <w:r w:rsidR="000B2FEA" w:rsidRPr="00A81EEA">
        <w:rPr>
          <w:sz w:val="21"/>
          <w:szCs w:val="21"/>
          <w:lang w:val="de-AT"/>
        </w:rPr>
        <w:t>V</w:t>
      </w:r>
      <w:r w:rsidR="4737C978" w:rsidRPr="00A81EEA">
        <w:rPr>
          <w:sz w:val="21"/>
          <w:szCs w:val="21"/>
          <w:lang w:val="de-AT"/>
        </w:rPr>
        <w:t xml:space="preserve">iele Komponenten </w:t>
      </w:r>
      <w:r w:rsidR="000B2FEA" w:rsidRPr="00A81EEA">
        <w:rPr>
          <w:sz w:val="21"/>
          <w:szCs w:val="21"/>
          <w:lang w:val="de-AT"/>
        </w:rPr>
        <w:t xml:space="preserve">lassen sich </w:t>
      </w:r>
      <w:r w:rsidR="4737C978" w:rsidRPr="00A81EEA">
        <w:rPr>
          <w:sz w:val="21"/>
          <w:szCs w:val="21"/>
          <w:lang w:val="de-AT"/>
        </w:rPr>
        <w:t>mehrfach und über verschiedene Bauabschnitte hinweg einsetzen</w:t>
      </w:r>
      <w:r w:rsidR="0067709A" w:rsidRPr="00A81EEA">
        <w:rPr>
          <w:sz w:val="21"/>
          <w:szCs w:val="21"/>
          <w:lang w:val="de-AT"/>
        </w:rPr>
        <w:t>. So bleibt der</w:t>
      </w:r>
      <w:r w:rsidR="4B260623" w:rsidRPr="00A81EEA">
        <w:rPr>
          <w:sz w:val="21"/>
          <w:szCs w:val="21"/>
          <w:lang w:val="de-AT"/>
        </w:rPr>
        <w:t xml:space="preserve"> Bauablauf </w:t>
      </w:r>
      <w:r w:rsidR="55695AE9" w:rsidRPr="00A81EEA">
        <w:rPr>
          <w:sz w:val="21"/>
          <w:szCs w:val="21"/>
          <w:lang w:val="de-AT"/>
        </w:rPr>
        <w:t>tief im Untergrund</w:t>
      </w:r>
      <w:r w:rsidR="4B260623" w:rsidRPr="00A81EEA">
        <w:rPr>
          <w:sz w:val="21"/>
          <w:szCs w:val="21"/>
          <w:lang w:val="de-AT"/>
        </w:rPr>
        <w:t xml:space="preserve"> verlässlich planbar.</w:t>
      </w:r>
    </w:p>
    <w:p w14:paraId="565DFE1F" w14:textId="77777777" w:rsidR="00CC586A" w:rsidRDefault="00CC586A" w:rsidP="00DB1B48">
      <w:pPr>
        <w:rPr>
          <w:b/>
          <w:bCs/>
          <w:sz w:val="21"/>
          <w:szCs w:val="21"/>
          <w:lang w:val="de-AT"/>
        </w:rPr>
      </w:pPr>
    </w:p>
    <w:p w14:paraId="22031165" w14:textId="5418225B" w:rsidR="006D6FC6" w:rsidRPr="00CC586A" w:rsidRDefault="006D6FC6" w:rsidP="00DB1B48">
      <w:pPr>
        <w:rPr>
          <w:b/>
          <w:bCs/>
          <w:sz w:val="21"/>
          <w:szCs w:val="21"/>
          <w:lang w:val="de-AT"/>
        </w:rPr>
      </w:pPr>
      <w:r w:rsidRPr="00CC586A">
        <w:rPr>
          <w:b/>
          <w:bCs/>
          <w:sz w:val="21"/>
          <w:szCs w:val="21"/>
          <w:lang w:val="de-AT"/>
        </w:rPr>
        <w:t>Beitrag zur Mobilität von morgen</w:t>
      </w:r>
    </w:p>
    <w:p w14:paraId="07687289" w14:textId="75D675D7" w:rsidR="00700A76" w:rsidRPr="00A81EEA" w:rsidRDefault="00260ACC" w:rsidP="00DB1B48">
      <w:pPr>
        <w:jc w:val="both"/>
        <w:rPr>
          <w:sz w:val="21"/>
          <w:szCs w:val="21"/>
          <w:lang w:val="de-AT"/>
        </w:rPr>
      </w:pPr>
      <w:r w:rsidRPr="00A81EEA">
        <w:rPr>
          <w:sz w:val="21"/>
          <w:szCs w:val="21"/>
          <w:lang w:val="de-AT"/>
        </w:rPr>
        <w:t xml:space="preserve">Der Öffi-Ausbau U2xU5 ist weit mehr als ein Tunnelbauprojekt: Laut Wiener Linien schafft das neue Linienkreuz Kapazitäten für zusätzliche 300 Millionen Fahrgäste pro Jahr und kann rund 550 Millionen Pkw-Kilometer jährlich einsparen. Damit steht das Projekt exemplarisch für die Mobilität von morgen. Doka leistet dazu mit maßgeschneiderten Lösungen für komplexe Tunnel- und </w:t>
      </w:r>
      <w:r w:rsidR="00FA5915" w:rsidRPr="00A81EEA">
        <w:rPr>
          <w:sz w:val="21"/>
          <w:szCs w:val="21"/>
          <w:lang w:val="de-AT"/>
        </w:rPr>
        <w:t>Stationsbereiche</w:t>
      </w:r>
      <w:r w:rsidRPr="00A81EEA">
        <w:rPr>
          <w:sz w:val="21"/>
          <w:szCs w:val="21"/>
          <w:lang w:val="de-AT"/>
        </w:rPr>
        <w:t xml:space="preserve"> einen konkreten Beitrag</w:t>
      </w:r>
      <w:r w:rsidR="00912594" w:rsidRPr="00A81EEA">
        <w:rPr>
          <w:sz w:val="21"/>
          <w:szCs w:val="21"/>
          <w:lang w:val="de-AT"/>
        </w:rPr>
        <w:t xml:space="preserve"> zur </w:t>
      </w:r>
      <w:r w:rsidR="00EE2202" w:rsidRPr="00A81EEA">
        <w:rPr>
          <w:sz w:val="21"/>
          <w:szCs w:val="21"/>
          <w:lang w:val="de-AT"/>
        </w:rPr>
        <w:t>Umsetzung</w:t>
      </w:r>
      <w:r w:rsidR="005A4ED2" w:rsidRPr="00A81EEA">
        <w:rPr>
          <w:sz w:val="21"/>
          <w:szCs w:val="21"/>
          <w:lang w:val="de-AT"/>
        </w:rPr>
        <w:t xml:space="preserve"> dieses </w:t>
      </w:r>
      <w:r w:rsidR="00DF076D" w:rsidRPr="00A81EEA">
        <w:rPr>
          <w:sz w:val="21"/>
          <w:szCs w:val="21"/>
          <w:lang w:val="de-AT"/>
        </w:rPr>
        <w:t>P</w:t>
      </w:r>
      <w:r w:rsidR="005A4ED2" w:rsidRPr="00A81EEA">
        <w:rPr>
          <w:sz w:val="21"/>
          <w:szCs w:val="21"/>
          <w:lang w:val="de-AT"/>
        </w:rPr>
        <w:t xml:space="preserve">rojekts. </w:t>
      </w:r>
    </w:p>
    <w:p w14:paraId="2B583AC7" w14:textId="77777777" w:rsidR="00260ACC" w:rsidRPr="00A81EEA" w:rsidRDefault="00260ACC" w:rsidP="006A1F85">
      <w:pPr>
        <w:rPr>
          <w:lang w:val="de-AT"/>
        </w:rPr>
      </w:pPr>
    </w:p>
    <w:p w14:paraId="1C808D0E" w14:textId="5CB43FD4" w:rsidR="006A1F85" w:rsidRPr="00A81EEA" w:rsidRDefault="006A1F85" w:rsidP="006A1F85">
      <w:pPr>
        <w:rPr>
          <w:b/>
          <w:bCs/>
          <w:sz w:val="21"/>
          <w:szCs w:val="21"/>
          <w:lang w:val="de-AT"/>
        </w:rPr>
      </w:pPr>
      <w:r w:rsidRPr="00A81EEA">
        <w:rPr>
          <w:b/>
          <w:bCs/>
          <w:sz w:val="21"/>
          <w:szCs w:val="21"/>
          <w:lang w:val="de-AT"/>
        </w:rPr>
        <w:t xml:space="preserve">In Kürze: </w:t>
      </w:r>
    </w:p>
    <w:p w14:paraId="7A9CB529" w14:textId="6E5851CF" w:rsidR="006A1F85" w:rsidRPr="00A81EEA" w:rsidRDefault="006A1F85" w:rsidP="006A1F85">
      <w:pPr>
        <w:pStyle w:val="Listenabsatz"/>
        <w:numPr>
          <w:ilvl w:val="0"/>
          <w:numId w:val="38"/>
        </w:numPr>
        <w:rPr>
          <w:sz w:val="21"/>
          <w:szCs w:val="21"/>
          <w:lang w:val="de-AT"/>
        </w:rPr>
      </w:pPr>
      <w:r w:rsidRPr="00A81EEA">
        <w:rPr>
          <w:b/>
          <w:sz w:val="21"/>
          <w:szCs w:val="21"/>
          <w:lang w:val="de-AT"/>
        </w:rPr>
        <w:t>Projekt</w:t>
      </w:r>
      <w:r w:rsidRPr="00A81EEA">
        <w:rPr>
          <w:sz w:val="21"/>
          <w:szCs w:val="21"/>
          <w:lang w:val="de-AT"/>
        </w:rPr>
        <w:t xml:space="preserve">: </w:t>
      </w:r>
      <w:proofErr w:type="spellStart"/>
      <w:r w:rsidRPr="00A81EEA">
        <w:rPr>
          <w:sz w:val="21"/>
          <w:szCs w:val="21"/>
        </w:rPr>
        <w:t>Öffi-Ausbau</w:t>
      </w:r>
      <w:proofErr w:type="spellEnd"/>
      <w:r w:rsidRPr="00A81EEA">
        <w:rPr>
          <w:sz w:val="21"/>
          <w:szCs w:val="21"/>
        </w:rPr>
        <w:t xml:space="preserve"> U2xU5</w:t>
      </w:r>
    </w:p>
    <w:p w14:paraId="2E85DCE7" w14:textId="16499EE8" w:rsidR="006A1F85" w:rsidRPr="00A81EEA" w:rsidRDefault="006A1F85" w:rsidP="006A1F85">
      <w:pPr>
        <w:pStyle w:val="Listenabsatz"/>
        <w:numPr>
          <w:ilvl w:val="0"/>
          <w:numId w:val="38"/>
        </w:numPr>
        <w:rPr>
          <w:sz w:val="21"/>
          <w:szCs w:val="21"/>
          <w:lang w:val="de-AT"/>
        </w:rPr>
      </w:pPr>
      <w:r w:rsidRPr="00A81EEA">
        <w:rPr>
          <w:b/>
          <w:sz w:val="21"/>
          <w:szCs w:val="21"/>
          <w:lang w:val="de-AT"/>
        </w:rPr>
        <w:t>Ort</w:t>
      </w:r>
      <w:r w:rsidRPr="00A81EEA">
        <w:rPr>
          <w:sz w:val="21"/>
          <w:szCs w:val="21"/>
          <w:lang w:val="de-AT"/>
        </w:rPr>
        <w:t>: Wien</w:t>
      </w:r>
    </w:p>
    <w:p w14:paraId="459309F9" w14:textId="29CB4DAA" w:rsidR="006A1F85" w:rsidRPr="00A81EEA" w:rsidRDefault="006A1F85" w:rsidP="006A1F85">
      <w:pPr>
        <w:pStyle w:val="Listenabsatz"/>
        <w:numPr>
          <w:ilvl w:val="0"/>
          <w:numId w:val="38"/>
        </w:numPr>
        <w:rPr>
          <w:sz w:val="21"/>
          <w:szCs w:val="21"/>
          <w:lang w:val="de-AT"/>
        </w:rPr>
      </w:pPr>
      <w:r w:rsidRPr="00A81EEA">
        <w:rPr>
          <w:b/>
          <w:sz w:val="21"/>
          <w:szCs w:val="21"/>
          <w:lang w:val="de-AT"/>
        </w:rPr>
        <w:t>Bauwerkstyp</w:t>
      </w:r>
      <w:r w:rsidRPr="00A81EEA">
        <w:rPr>
          <w:sz w:val="21"/>
          <w:szCs w:val="21"/>
          <w:lang w:val="de-AT"/>
        </w:rPr>
        <w:t xml:space="preserve">: Tunnel / </w:t>
      </w:r>
      <w:r w:rsidR="006A0484" w:rsidRPr="00A81EEA">
        <w:rPr>
          <w:sz w:val="21"/>
          <w:szCs w:val="21"/>
          <w:lang w:val="de-AT"/>
        </w:rPr>
        <w:t>Stationsbau</w:t>
      </w:r>
    </w:p>
    <w:p w14:paraId="712F0909" w14:textId="4568D544" w:rsidR="006A1F85" w:rsidRPr="00A81EEA" w:rsidRDefault="006A1F85" w:rsidP="006A1F85">
      <w:pPr>
        <w:pStyle w:val="Listenabsatz"/>
        <w:numPr>
          <w:ilvl w:val="0"/>
          <w:numId w:val="38"/>
        </w:numPr>
        <w:rPr>
          <w:sz w:val="21"/>
          <w:szCs w:val="21"/>
          <w:lang w:val="de-AT"/>
        </w:rPr>
      </w:pPr>
      <w:r w:rsidRPr="00A81EEA">
        <w:rPr>
          <w:b/>
          <w:sz w:val="21"/>
          <w:szCs w:val="21"/>
          <w:lang w:val="de-AT"/>
        </w:rPr>
        <w:t>Auftraggeber</w:t>
      </w:r>
      <w:r w:rsidRPr="00A81EEA">
        <w:rPr>
          <w:sz w:val="21"/>
          <w:szCs w:val="21"/>
          <w:lang w:val="de-AT"/>
        </w:rPr>
        <w:t>: Wiener Linien</w:t>
      </w:r>
    </w:p>
    <w:p w14:paraId="2E7DFA4E" w14:textId="4F4DAA27" w:rsidR="006A1F85" w:rsidRPr="00A81EEA" w:rsidRDefault="006A1F85" w:rsidP="006A1F85">
      <w:pPr>
        <w:pStyle w:val="Listenabsatz"/>
        <w:numPr>
          <w:ilvl w:val="0"/>
          <w:numId w:val="38"/>
        </w:numPr>
        <w:rPr>
          <w:sz w:val="21"/>
          <w:szCs w:val="21"/>
          <w:lang w:val="de-AT"/>
        </w:rPr>
      </w:pPr>
      <w:r w:rsidRPr="00A81EEA">
        <w:rPr>
          <w:b/>
          <w:sz w:val="21"/>
          <w:szCs w:val="21"/>
          <w:lang w:val="de-AT"/>
        </w:rPr>
        <w:t>Bauausführung</w:t>
      </w:r>
      <w:r w:rsidRPr="00A81EEA">
        <w:rPr>
          <w:sz w:val="21"/>
          <w:szCs w:val="21"/>
          <w:lang w:val="de-AT"/>
        </w:rPr>
        <w:t xml:space="preserve">: ARGE U2 17-21 </w:t>
      </w:r>
      <w:r w:rsidR="00E70D09" w:rsidRPr="00A81EEA">
        <w:rPr>
          <w:sz w:val="21"/>
          <w:szCs w:val="21"/>
          <w:lang w:val="de-AT"/>
        </w:rPr>
        <w:t>(STRABAG und PORR)</w:t>
      </w:r>
    </w:p>
    <w:p w14:paraId="56F7E85C" w14:textId="3AD9F5E0" w:rsidR="00BD7AF1" w:rsidRPr="00A81EEA" w:rsidRDefault="00BD7AF1" w:rsidP="006A1F85">
      <w:pPr>
        <w:pStyle w:val="Listenabsatz"/>
        <w:numPr>
          <w:ilvl w:val="0"/>
          <w:numId w:val="38"/>
        </w:numPr>
        <w:rPr>
          <w:sz w:val="21"/>
          <w:szCs w:val="21"/>
          <w:lang w:val="de-AT"/>
        </w:rPr>
      </w:pPr>
      <w:r w:rsidRPr="00A81EEA">
        <w:rPr>
          <w:b/>
          <w:bCs/>
          <w:sz w:val="21"/>
          <w:szCs w:val="21"/>
          <w:lang w:val="de-AT"/>
        </w:rPr>
        <w:t>Fertigstellung</w:t>
      </w:r>
      <w:r w:rsidR="00C25EB0" w:rsidRPr="00A81EEA">
        <w:rPr>
          <w:sz w:val="21"/>
          <w:szCs w:val="21"/>
          <w:lang w:val="de-AT"/>
        </w:rPr>
        <w:t>: geplant für 2030 (</w:t>
      </w:r>
      <w:r w:rsidRPr="00A81EEA">
        <w:rPr>
          <w:sz w:val="21"/>
          <w:szCs w:val="21"/>
          <w:lang w:val="de-AT"/>
        </w:rPr>
        <w:t>erste Ausbaustufe</w:t>
      </w:r>
      <w:r w:rsidR="00C25EB0" w:rsidRPr="00A81EEA">
        <w:rPr>
          <w:sz w:val="21"/>
          <w:szCs w:val="21"/>
          <w:lang w:val="de-AT"/>
        </w:rPr>
        <w:t>)</w:t>
      </w:r>
    </w:p>
    <w:p w14:paraId="75FB36EC" w14:textId="522CBC0D" w:rsidR="00CC586A" w:rsidRDefault="006A1F85" w:rsidP="00CC586A">
      <w:pPr>
        <w:pStyle w:val="Listenabsatz"/>
        <w:numPr>
          <w:ilvl w:val="0"/>
          <w:numId w:val="38"/>
        </w:numPr>
        <w:rPr>
          <w:sz w:val="21"/>
          <w:szCs w:val="21"/>
          <w:lang w:val="de-AT"/>
        </w:rPr>
      </w:pPr>
      <w:r w:rsidRPr="00A81EEA">
        <w:rPr>
          <w:b/>
          <w:sz w:val="21"/>
          <w:szCs w:val="21"/>
          <w:lang w:val="de-AT"/>
        </w:rPr>
        <w:t xml:space="preserve">Lösungen </w:t>
      </w:r>
      <w:r w:rsidR="00C25EB0" w:rsidRPr="00A81EEA">
        <w:rPr>
          <w:b/>
          <w:bCs/>
          <w:sz w:val="21"/>
          <w:szCs w:val="21"/>
          <w:lang w:val="de-AT"/>
        </w:rPr>
        <w:t>im Einsatz</w:t>
      </w:r>
      <w:r w:rsidRPr="00A81EEA">
        <w:rPr>
          <w:b/>
          <w:sz w:val="21"/>
          <w:szCs w:val="21"/>
          <w:lang w:val="de-AT"/>
        </w:rPr>
        <w:t>:</w:t>
      </w:r>
      <w:r w:rsidRPr="00A81EEA">
        <w:rPr>
          <w:sz w:val="21"/>
          <w:szCs w:val="21"/>
          <w:lang w:val="de-AT"/>
        </w:rPr>
        <w:t xml:space="preserve"> SL-1 Tunnelschalwagen, Trägerschalung Top50, </w:t>
      </w:r>
      <w:r w:rsidR="00C67FAB" w:rsidRPr="00A81EEA">
        <w:rPr>
          <w:sz w:val="21"/>
          <w:szCs w:val="21"/>
          <w:lang w:val="de-AT"/>
        </w:rPr>
        <w:t>Traggerüst Staxo 100</w:t>
      </w:r>
    </w:p>
    <w:p w14:paraId="23A587DD" w14:textId="405B25C3" w:rsidR="006A1F85" w:rsidRPr="00CC586A" w:rsidRDefault="31810270" w:rsidP="00CC586A">
      <w:pPr>
        <w:pStyle w:val="Listenabsatz"/>
        <w:numPr>
          <w:ilvl w:val="0"/>
          <w:numId w:val="38"/>
        </w:numPr>
        <w:rPr>
          <w:sz w:val="21"/>
          <w:szCs w:val="21"/>
          <w:lang w:val="de-AT"/>
        </w:rPr>
      </w:pPr>
      <w:r w:rsidRPr="00CC586A">
        <w:rPr>
          <w:b/>
          <w:bCs/>
          <w:sz w:val="21"/>
          <w:szCs w:val="21"/>
          <w:lang w:val="de-AT"/>
        </w:rPr>
        <w:t>Services im Einsatz:</w:t>
      </w:r>
      <w:r w:rsidRPr="00CC586A">
        <w:rPr>
          <w:sz w:val="21"/>
          <w:szCs w:val="21"/>
          <w:lang w:val="de-AT"/>
        </w:rPr>
        <w:t xml:space="preserve"> </w:t>
      </w:r>
      <w:r w:rsidR="28A9AF12" w:rsidRPr="00CC586A">
        <w:rPr>
          <w:sz w:val="21"/>
          <w:szCs w:val="21"/>
          <w:lang w:val="de-AT"/>
        </w:rPr>
        <w:t>3D-Planung,</w:t>
      </w:r>
      <w:r w:rsidR="54C52464" w:rsidRPr="00CC586A">
        <w:rPr>
          <w:sz w:val="21"/>
          <w:szCs w:val="21"/>
          <w:lang w:val="de-AT"/>
        </w:rPr>
        <w:t xml:space="preserve"> </w:t>
      </w:r>
      <w:r w:rsidR="00AC47DD" w:rsidRPr="00CC586A">
        <w:rPr>
          <w:sz w:val="21"/>
          <w:szCs w:val="21"/>
          <w:lang w:val="de-AT"/>
        </w:rPr>
        <w:t>Sonderschalungsbau</w:t>
      </w:r>
      <w:r w:rsidR="54C52464" w:rsidRPr="00CC586A">
        <w:rPr>
          <w:sz w:val="21"/>
          <w:szCs w:val="21"/>
          <w:lang w:val="de-AT"/>
        </w:rPr>
        <w:t xml:space="preserve">, </w:t>
      </w:r>
      <w:r w:rsidR="00CC586A" w:rsidRPr="00CC586A">
        <w:rPr>
          <w:sz w:val="21"/>
          <w:szCs w:val="21"/>
          <w:lang w:val="de-AT"/>
        </w:rPr>
        <w:t xml:space="preserve">Schalungsvormontage vor Ort </w:t>
      </w:r>
      <w:r w:rsidR="54C52464" w:rsidRPr="00CC586A">
        <w:rPr>
          <w:sz w:val="21"/>
          <w:szCs w:val="21"/>
          <w:lang w:val="de-AT"/>
        </w:rPr>
        <w:t>Richtmeister</w:t>
      </w:r>
    </w:p>
    <w:p w14:paraId="59734B0D" w14:textId="77777777" w:rsidR="005734D2" w:rsidRDefault="005734D2">
      <w:pPr>
        <w:autoSpaceDE/>
        <w:autoSpaceDN/>
        <w:adjustRightInd/>
        <w:spacing w:line="240" w:lineRule="auto"/>
        <w:rPr>
          <w:b/>
          <w:bCs/>
          <w:lang w:val="de-AT"/>
        </w:rPr>
      </w:pPr>
      <w:r>
        <w:rPr>
          <w:b/>
          <w:bCs/>
          <w:lang w:val="de-AT"/>
        </w:rPr>
        <w:br w:type="page"/>
      </w:r>
    </w:p>
    <w:p w14:paraId="30B09ACB" w14:textId="1DC2E90D" w:rsidR="001E4CA9" w:rsidRPr="00A81EEA" w:rsidRDefault="4CFD2D9B" w:rsidP="479A3427">
      <w:pPr>
        <w:rPr>
          <w:lang w:val="de-AT"/>
        </w:rPr>
      </w:pPr>
      <w:r w:rsidRPr="00A81EEA">
        <w:rPr>
          <w:b/>
          <w:bCs/>
          <w:lang w:val="de-AT"/>
        </w:rPr>
        <w:lastRenderedPageBreak/>
        <w:t>Bilder</w:t>
      </w:r>
      <w:r w:rsidR="00474817" w:rsidRPr="00A81EEA">
        <w:rPr>
          <w:lang w:val="de-AT"/>
        </w:rPr>
        <w:br/>
      </w:r>
      <w:r w:rsidRPr="00A81EEA">
        <w:rPr>
          <w:lang w:val="de-AT"/>
        </w:rPr>
        <w:t>Bitte um Copyright-Angabe bei Verwendung.</w:t>
      </w:r>
    </w:p>
    <w:p w14:paraId="18E2E7EC" w14:textId="3AEA69BE" w:rsidR="00474817" w:rsidRPr="00A81EEA" w:rsidRDefault="00474817" w:rsidP="001E4CA9">
      <w:pPr>
        <w:rPr>
          <w:szCs w:val="19"/>
          <w:lang w:val="de-AT"/>
        </w:rPr>
      </w:pPr>
    </w:p>
    <w:p w14:paraId="61C009AB" w14:textId="4DE78174" w:rsidR="009A79BC" w:rsidRPr="00A81EEA" w:rsidRDefault="00D04901" w:rsidP="001E4CA9">
      <w:pPr>
        <w:rPr>
          <w:szCs w:val="19"/>
          <w:lang w:val="de-AT"/>
        </w:rPr>
      </w:pPr>
      <w:r w:rsidRPr="00A81EEA">
        <w:rPr>
          <w:noProof/>
          <w:szCs w:val="19"/>
          <w:lang w:val="de-AT"/>
        </w:rPr>
        <w:drawing>
          <wp:anchor distT="0" distB="0" distL="114300" distR="114300" simplePos="0" relativeHeight="251658240" behindDoc="1" locked="0" layoutInCell="1" allowOverlap="1" wp14:anchorId="6C6FCE92" wp14:editId="3000A3B5">
            <wp:simplePos x="0" y="0"/>
            <wp:positionH relativeFrom="margin">
              <wp:posOffset>-9525</wp:posOffset>
            </wp:positionH>
            <wp:positionV relativeFrom="paragraph">
              <wp:posOffset>76835</wp:posOffset>
            </wp:positionV>
            <wp:extent cx="3419475" cy="2209800"/>
            <wp:effectExtent l="0" t="0" r="9525" b="0"/>
            <wp:wrapTight wrapText="bothSides">
              <wp:wrapPolygon edited="0">
                <wp:start x="0" y="0"/>
                <wp:lineTo x="0" y="21414"/>
                <wp:lineTo x="21540" y="21414"/>
                <wp:lineTo x="21540" y="0"/>
                <wp:lineTo x="0" y="0"/>
              </wp:wrapPolygon>
            </wp:wrapTight>
            <wp:docPr id="174016251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0162511" name=""/>
                    <pic:cNvPicPr/>
                  </pic:nvPicPr>
                  <pic:blipFill>
                    <a:blip r:embed="rId11"/>
                    <a:stretch>
                      <a:fillRect/>
                    </a:stretch>
                  </pic:blipFill>
                  <pic:spPr>
                    <a:xfrm>
                      <a:off x="0" y="0"/>
                      <a:ext cx="3419475" cy="2209800"/>
                    </a:xfrm>
                    <a:prstGeom prst="rect">
                      <a:avLst/>
                    </a:prstGeom>
                  </pic:spPr>
                </pic:pic>
              </a:graphicData>
            </a:graphic>
            <wp14:sizeRelH relativeFrom="margin">
              <wp14:pctWidth>0</wp14:pctWidth>
            </wp14:sizeRelH>
            <wp14:sizeRelV relativeFrom="margin">
              <wp14:pctHeight>0</wp14:pctHeight>
            </wp14:sizeRelV>
          </wp:anchor>
        </w:drawing>
      </w:r>
    </w:p>
    <w:p w14:paraId="2420A110" w14:textId="77777777" w:rsidR="002B5614" w:rsidRPr="00CC586A" w:rsidRDefault="002B5614" w:rsidP="001E4CA9">
      <w:pPr>
        <w:rPr>
          <w:szCs w:val="19"/>
          <w:lang w:val="de-AT"/>
        </w:rPr>
      </w:pPr>
    </w:p>
    <w:p w14:paraId="44FE35EE" w14:textId="77777777" w:rsidR="002B5614" w:rsidRPr="00CC586A" w:rsidRDefault="002B5614" w:rsidP="001E4CA9">
      <w:pPr>
        <w:rPr>
          <w:szCs w:val="19"/>
          <w:lang w:val="de-AT"/>
        </w:rPr>
      </w:pPr>
    </w:p>
    <w:p w14:paraId="10B8C74A" w14:textId="77777777" w:rsidR="002B5614" w:rsidRPr="00CC586A" w:rsidRDefault="002B5614" w:rsidP="001E4CA9">
      <w:pPr>
        <w:rPr>
          <w:szCs w:val="19"/>
          <w:lang w:val="de-AT"/>
        </w:rPr>
      </w:pPr>
    </w:p>
    <w:p w14:paraId="0066B457" w14:textId="77777777" w:rsidR="002B5614" w:rsidRPr="00CC586A" w:rsidRDefault="002B5614" w:rsidP="001E4CA9">
      <w:pPr>
        <w:rPr>
          <w:szCs w:val="19"/>
          <w:lang w:val="de-AT"/>
        </w:rPr>
      </w:pPr>
    </w:p>
    <w:p w14:paraId="325E5291" w14:textId="77777777" w:rsidR="002B5614" w:rsidRPr="00CC586A" w:rsidRDefault="002B5614" w:rsidP="001E4CA9">
      <w:pPr>
        <w:rPr>
          <w:szCs w:val="19"/>
          <w:lang w:val="de-AT"/>
        </w:rPr>
      </w:pPr>
    </w:p>
    <w:p w14:paraId="7260E0BB" w14:textId="77777777" w:rsidR="002B5614" w:rsidRPr="00CC586A" w:rsidRDefault="002B5614" w:rsidP="001E4CA9">
      <w:pPr>
        <w:rPr>
          <w:szCs w:val="19"/>
          <w:lang w:val="de-AT"/>
        </w:rPr>
      </w:pPr>
    </w:p>
    <w:p w14:paraId="005C0059" w14:textId="77777777" w:rsidR="002B5614" w:rsidRPr="00CC586A" w:rsidRDefault="002B5614" w:rsidP="001E4CA9">
      <w:pPr>
        <w:rPr>
          <w:szCs w:val="19"/>
          <w:lang w:val="de-AT"/>
        </w:rPr>
      </w:pPr>
    </w:p>
    <w:p w14:paraId="0701E70E" w14:textId="77777777" w:rsidR="002B5614" w:rsidRPr="00CC586A" w:rsidRDefault="002B5614" w:rsidP="001E4CA9">
      <w:pPr>
        <w:rPr>
          <w:szCs w:val="19"/>
          <w:lang w:val="de-AT"/>
        </w:rPr>
      </w:pPr>
    </w:p>
    <w:p w14:paraId="63387C75" w14:textId="77777777" w:rsidR="002B5614" w:rsidRPr="00CC586A" w:rsidRDefault="002B5614" w:rsidP="001E4CA9">
      <w:pPr>
        <w:rPr>
          <w:szCs w:val="19"/>
          <w:lang w:val="de-AT"/>
        </w:rPr>
      </w:pPr>
    </w:p>
    <w:p w14:paraId="17E82862" w14:textId="77777777" w:rsidR="002B5614" w:rsidRPr="00CC586A" w:rsidRDefault="002B5614" w:rsidP="001E4CA9">
      <w:pPr>
        <w:rPr>
          <w:szCs w:val="19"/>
          <w:lang w:val="de-AT"/>
        </w:rPr>
      </w:pPr>
    </w:p>
    <w:p w14:paraId="09501B40" w14:textId="77777777" w:rsidR="002B5614" w:rsidRPr="00CC586A" w:rsidRDefault="002B5614" w:rsidP="001E4CA9">
      <w:pPr>
        <w:rPr>
          <w:szCs w:val="19"/>
          <w:lang w:val="de-AT"/>
        </w:rPr>
      </w:pPr>
    </w:p>
    <w:p w14:paraId="58EC936F" w14:textId="77777777" w:rsidR="002B5614" w:rsidRPr="00A81EEA" w:rsidRDefault="002B5614" w:rsidP="001E4CA9">
      <w:pPr>
        <w:rPr>
          <w:szCs w:val="19"/>
          <w:lang w:val="de-AT"/>
        </w:rPr>
      </w:pPr>
    </w:p>
    <w:p w14:paraId="0868B607" w14:textId="77777777" w:rsidR="00D04901" w:rsidRPr="00A81EEA" w:rsidRDefault="00995EC4" w:rsidP="001E4CA9">
      <w:pPr>
        <w:rPr>
          <w:szCs w:val="19"/>
          <w:lang w:val="de-AT"/>
        </w:rPr>
      </w:pPr>
      <w:r w:rsidRPr="00A81EEA">
        <w:rPr>
          <w:szCs w:val="19"/>
          <w:lang w:val="de-AT"/>
        </w:rPr>
        <w:t>U2xU5 Öffi-Ausbau</w:t>
      </w:r>
      <w:r w:rsidR="002B5614" w:rsidRPr="00A81EEA">
        <w:rPr>
          <w:szCs w:val="19"/>
          <w:lang w:val="de-AT"/>
        </w:rPr>
        <w:t xml:space="preserve"> </w:t>
      </w:r>
      <w:r w:rsidR="00D04901" w:rsidRPr="00A81EEA">
        <w:rPr>
          <w:szCs w:val="19"/>
          <w:lang w:val="de-AT"/>
        </w:rPr>
        <w:t>zählt zu den zentralen</w:t>
      </w:r>
      <w:r w:rsidR="002B5614" w:rsidRPr="00A81EEA">
        <w:rPr>
          <w:szCs w:val="19"/>
          <w:lang w:val="de-AT"/>
        </w:rPr>
        <w:t xml:space="preserve"> Klimaschutz- und Infrastrukturprojekt</w:t>
      </w:r>
      <w:r w:rsidR="00D04901" w:rsidRPr="00A81EEA">
        <w:rPr>
          <w:szCs w:val="19"/>
          <w:lang w:val="de-AT"/>
        </w:rPr>
        <w:t xml:space="preserve">en der österreichischen Bundeshauptstadt. </w:t>
      </w:r>
      <w:r w:rsidR="003D7049" w:rsidRPr="00A81EEA">
        <w:rPr>
          <w:szCs w:val="19"/>
          <w:lang w:val="de-AT"/>
        </w:rPr>
        <w:t>© Wiener Linien, Simon Wöhrer</w:t>
      </w:r>
    </w:p>
    <w:p w14:paraId="1841C1E7" w14:textId="1F151F91" w:rsidR="00FF069B" w:rsidRPr="00A81EEA" w:rsidRDefault="002B5614" w:rsidP="001E4CA9">
      <w:pPr>
        <w:rPr>
          <w:szCs w:val="19"/>
          <w:lang w:val="de-AT"/>
        </w:rPr>
      </w:pPr>
      <w:r w:rsidRPr="00CC586A">
        <w:rPr>
          <w:noProof/>
          <w:szCs w:val="19"/>
          <w:lang w:val="de-AT"/>
        </w:rPr>
        <w:drawing>
          <wp:anchor distT="0" distB="0" distL="114300" distR="114300" simplePos="0" relativeHeight="251658243" behindDoc="1" locked="0" layoutInCell="1" allowOverlap="1" wp14:anchorId="43DE6912" wp14:editId="4DE287A6">
            <wp:simplePos x="0" y="0"/>
            <wp:positionH relativeFrom="margin">
              <wp:posOffset>0</wp:posOffset>
            </wp:positionH>
            <wp:positionV relativeFrom="paragraph">
              <wp:posOffset>198755</wp:posOffset>
            </wp:positionV>
            <wp:extent cx="3420000" cy="2279380"/>
            <wp:effectExtent l="0" t="0" r="0" b="6985"/>
            <wp:wrapTight wrapText="bothSides">
              <wp:wrapPolygon edited="0">
                <wp:start x="0" y="0"/>
                <wp:lineTo x="0" y="21486"/>
                <wp:lineTo x="21419" y="21486"/>
                <wp:lineTo x="21419" y="0"/>
                <wp:lineTo x="0" y="0"/>
              </wp:wrapPolygon>
            </wp:wrapTight>
            <wp:docPr id="151408340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4083409" name=""/>
                    <pic:cNvPicPr/>
                  </pic:nvPicPr>
                  <pic:blipFill>
                    <a:blip r:embed="rId12"/>
                    <a:stretch>
                      <a:fillRect/>
                    </a:stretch>
                  </pic:blipFill>
                  <pic:spPr>
                    <a:xfrm>
                      <a:off x="0" y="0"/>
                      <a:ext cx="3420000" cy="2279380"/>
                    </a:xfrm>
                    <a:prstGeom prst="rect">
                      <a:avLst/>
                    </a:prstGeom>
                  </pic:spPr>
                </pic:pic>
              </a:graphicData>
            </a:graphic>
            <wp14:sizeRelH relativeFrom="margin">
              <wp14:pctWidth>0</wp14:pctWidth>
            </wp14:sizeRelH>
            <wp14:sizeRelV relativeFrom="margin">
              <wp14:pctHeight>0</wp14:pctHeight>
            </wp14:sizeRelV>
          </wp:anchor>
        </w:drawing>
      </w:r>
      <w:r w:rsidR="0061277A" w:rsidRPr="00A81EEA">
        <w:rPr>
          <w:szCs w:val="19"/>
          <w:lang w:val="de-AT"/>
        </w:rPr>
        <w:br/>
      </w:r>
    </w:p>
    <w:p w14:paraId="1BF38D61" w14:textId="77777777" w:rsidR="00FF069B" w:rsidRPr="00A81EEA" w:rsidRDefault="00FF069B" w:rsidP="001E4CA9">
      <w:pPr>
        <w:rPr>
          <w:szCs w:val="19"/>
          <w:lang w:val="de-AT"/>
        </w:rPr>
      </w:pPr>
    </w:p>
    <w:p w14:paraId="768C3984" w14:textId="77777777" w:rsidR="00FF069B" w:rsidRPr="00A81EEA" w:rsidRDefault="00FF069B" w:rsidP="001E4CA9">
      <w:pPr>
        <w:rPr>
          <w:szCs w:val="19"/>
          <w:lang w:val="de-AT"/>
        </w:rPr>
      </w:pPr>
    </w:p>
    <w:p w14:paraId="7349AB2D" w14:textId="77777777" w:rsidR="00FF069B" w:rsidRPr="00A81EEA" w:rsidRDefault="00FF069B" w:rsidP="001E4CA9">
      <w:pPr>
        <w:rPr>
          <w:szCs w:val="19"/>
          <w:lang w:val="de-AT"/>
        </w:rPr>
      </w:pPr>
    </w:p>
    <w:p w14:paraId="5C254124" w14:textId="77777777" w:rsidR="00FF069B" w:rsidRPr="00A81EEA" w:rsidRDefault="00FF069B" w:rsidP="001E4CA9">
      <w:pPr>
        <w:rPr>
          <w:szCs w:val="19"/>
          <w:lang w:val="de-AT"/>
        </w:rPr>
      </w:pPr>
    </w:p>
    <w:p w14:paraId="01F37902" w14:textId="77777777" w:rsidR="00FF069B" w:rsidRPr="00A81EEA" w:rsidRDefault="00FF069B" w:rsidP="001E4CA9">
      <w:pPr>
        <w:rPr>
          <w:szCs w:val="19"/>
          <w:lang w:val="de-AT"/>
        </w:rPr>
      </w:pPr>
    </w:p>
    <w:p w14:paraId="6D7D4FDB" w14:textId="77777777" w:rsidR="00FF069B" w:rsidRPr="00A81EEA" w:rsidRDefault="00FF069B" w:rsidP="001E4CA9">
      <w:pPr>
        <w:rPr>
          <w:szCs w:val="19"/>
          <w:lang w:val="de-AT"/>
        </w:rPr>
      </w:pPr>
    </w:p>
    <w:p w14:paraId="5EB6BB3F" w14:textId="77777777" w:rsidR="00FF069B" w:rsidRPr="00A81EEA" w:rsidRDefault="00FF069B" w:rsidP="001E4CA9">
      <w:pPr>
        <w:rPr>
          <w:szCs w:val="19"/>
          <w:lang w:val="de-AT"/>
        </w:rPr>
      </w:pPr>
    </w:p>
    <w:p w14:paraId="0D6BF33C" w14:textId="77777777" w:rsidR="00FF069B" w:rsidRPr="00A81EEA" w:rsidRDefault="00FF069B" w:rsidP="001E4CA9">
      <w:pPr>
        <w:rPr>
          <w:szCs w:val="19"/>
          <w:lang w:val="de-AT"/>
        </w:rPr>
      </w:pPr>
    </w:p>
    <w:p w14:paraId="3489BA0A" w14:textId="77777777" w:rsidR="00FF069B" w:rsidRPr="00A81EEA" w:rsidRDefault="00FF069B" w:rsidP="001E4CA9">
      <w:pPr>
        <w:rPr>
          <w:szCs w:val="19"/>
          <w:lang w:val="de-AT"/>
        </w:rPr>
      </w:pPr>
    </w:p>
    <w:p w14:paraId="2EF6335A" w14:textId="77777777" w:rsidR="00FF069B" w:rsidRPr="00A81EEA" w:rsidRDefault="00FF069B" w:rsidP="001E4CA9">
      <w:pPr>
        <w:rPr>
          <w:szCs w:val="19"/>
          <w:lang w:val="de-AT"/>
        </w:rPr>
      </w:pPr>
    </w:p>
    <w:p w14:paraId="0C6BA272" w14:textId="77777777" w:rsidR="002B5614" w:rsidRPr="00A81EEA" w:rsidRDefault="002B5614" w:rsidP="001609F7">
      <w:pPr>
        <w:rPr>
          <w:szCs w:val="19"/>
          <w:lang w:val="de-AT"/>
        </w:rPr>
      </w:pPr>
    </w:p>
    <w:p w14:paraId="75BB9746" w14:textId="77777777" w:rsidR="002B5614" w:rsidRPr="00A81EEA" w:rsidRDefault="002B5614" w:rsidP="001609F7">
      <w:pPr>
        <w:rPr>
          <w:szCs w:val="19"/>
          <w:lang w:val="de-AT"/>
        </w:rPr>
      </w:pPr>
    </w:p>
    <w:p w14:paraId="601DB351" w14:textId="344B4929" w:rsidR="00FF069B" w:rsidRPr="00A81EEA" w:rsidRDefault="009739F3" w:rsidP="001609F7">
      <w:pPr>
        <w:rPr>
          <w:szCs w:val="19"/>
          <w:lang w:val="de-AT"/>
        </w:rPr>
      </w:pPr>
      <w:r w:rsidRPr="00A81EEA">
        <w:rPr>
          <w:szCs w:val="19"/>
          <w:lang w:val="de-AT"/>
        </w:rPr>
        <w:t>Doka liefert Schalungslösungen für die Station Neubaugasse und weitere Bauabschnitte der U2-Verlängerung.</w:t>
      </w:r>
      <w:r w:rsidR="000169EE" w:rsidRPr="00A81EEA">
        <w:rPr>
          <w:szCs w:val="19"/>
          <w:lang w:val="de-AT"/>
        </w:rPr>
        <w:br/>
      </w:r>
      <w:r w:rsidR="003D7049" w:rsidRPr="00A81EEA">
        <w:rPr>
          <w:szCs w:val="19"/>
          <w:lang w:val="de-AT"/>
        </w:rPr>
        <w:t xml:space="preserve">© </w:t>
      </w:r>
      <w:r w:rsidR="00800EBC" w:rsidRPr="00A81EEA">
        <w:rPr>
          <w:szCs w:val="19"/>
          <w:lang w:val="de-AT"/>
        </w:rPr>
        <w:t>Doka</w:t>
      </w:r>
    </w:p>
    <w:p w14:paraId="1AFD8D32" w14:textId="38CFE1CF" w:rsidR="00FF069B" w:rsidRPr="00A81EEA" w:rsidRDefault="00915142" w:rsidP="001609F7">
      <w:pPr>
        <w:rPr>
          <w:szCs w:val="19"/>
          <w:lang w:val="de-AT"/>
        </w:rPr>
      </w:pPr>
      <w:r w:rsidRPr="00A81EEA">
        <w:rPr>
          <w:noProof/>
          <w:szCs w:val="19"/>
          <w:lang w:val="de-AT"/>
        </w:rPr>
        <w:drawing>
          <wp:anchor distT="0" distB="0" distL="114300" distR="114300" simplePos="0" relativeHeight="251658241" behindDoc="1" locked="0" layoutInCell="1" allowOverlap="1" wp14:anchorId="0ECB8B16" wp14:editId="66BD412D">
            <wp:simplePos x="0" y="0"/>
            <wp:positionH relativeFrom="margin">
              <wp:posOffset>2924175</wp:posOffset>
            </wp:positionH>
            <wp:positionV relativeFrom="paragraph">
              <wp:posOffset>220980</wp:posOffset>
            </wp:positionV>
            <wp:extent cx="2929890" cy="1907540"/>
            <wp:effectExtent l="0" t="0" r="3810" b="0"/>
            <wp:wrapTight wrapText="bothSides">
              <wp:wrapPolygon edited="0">
                <wp:start x="0" y="0"/>
                <wp:lineTo x="0" y="21356"/>
                <wp:lineTo x="21488" y="21356"/>
                <wp:lineTo x="21488" y="0"/>
                <wp:lineTo x="0" y="0"/>
              </wp:wrapPolygon>
            </wp:wrapTight>
            <wp:docPr id="373492743"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492743" name=""/>
                    <pic:cNvPicPr/>
                  </pic:nvPicPr>
                  <pic:blipFill>
                    <a:blip r:embed="rId13"/>
                    <a:stretch>
                      <a:fillRect/>
                    </a:stretch>
                  </pic:blipFill>
                  <pic:spPr>
                    <a:xfrm>
                      <a:off x="0" y="0"/>
                      <a:ext cx="2929890" cy="1907540"/>
                    </a:xfrm>
                    <a:prstGeom prst="rect">
                      <a:avLst/>
                    </a:prstGeom>
                  </pic:spPr>
                </pic:pic>
              </a:graphicData>
            </a:graphic>
            <wp14:sizeRelH relativeFrom="margin">
              <wp14:pctWidth>0</wp14:pctWidth>
            </wp14:sizeRelH>
            <wp14:sizeRelV relativeFrom="margin">
              <wp14:pctHeight>0</wp14:pctHeight>
            </wp14:sizeRelV>
          </wp:anchor>
        </w:drawing>
      </w:r>
      <w:r w:rsidR="002B5614" w:rsidRPr="00A81EEA">
        <w:rPr>
          <w:noProof/>
          <w:szCs w:val="19"/>
          <w:lang w:val="de-AT"/>
        </w:rPr>
        <w:drawing>
          <wp:anchor distT="0" distB="0" distL="114300" distR="114300" simplePos="0" relativeHeight="251658242" behindDoc="1" locked="0" layoutInCell="1" allowOverlap="1" wp14:anchorId="348586C2" wp14:editId="1A16A735">
            <wp:simplePos x="0" y="0"/>
            <wp:positionH relativeFrom="margin">
              <wp:posOffset>0</wp:posOffset>
            </wp:positionH>
            <wp:positionV relativeFrom="paragraph">
              <wp:posOffset>226060</wp:posOffset>
            </wp:positionV>
            <wp:extent cx="2858135" cy="1907540"/>
            <wp:effectExtent l="0" t="0" r="0" b="0"/>
            <wp:wrapTight wrapText="bothSides">
              <wp:wrapPolygon edited="0">
                <wp:start x="0" y="0"/>
                <wp:lineTo x="0" y="21356"/>
                <wp:lineTo x="21451" y="21356"/>
                <wp:lineTo x="21451" y="0"/>
                <wp:lineTo x="0" y="0"/>
              </wp:wrapPolygon>
            </wp:wrapTight>
            <wp:docPr id="180388768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887688" name=""/>
                    <pic:cNvPicPr/>
                  </pic:nvPicPr>
                  <pic:blipFill>
                    <a:blip r:embed="rId14"/>
                    <a:stretch>
                      <a:fillRect/>
                    </a:stretch>
                  </pic:blipFill>
                  <pic:spPr>
                    <a:xfrm>
                      <a:off x="0" y="0"/>
                      <a:ext cx="2858135" cy="1907540"/>
                    </a:xfrm>
                    <a:prstGeom prst="rect">
                      <a:avLst/>
                    </a:prstGeom>
                  </pic:spPr>
                </pic:pic>
              </a:graphicData>
            </a:graphic>
            <wp14:sizeRelH relativeFrom="margin">
              <wp14:pctWidth>0</wp14:pctWidth>
            </wp14:sizeRelH>
            <wp14:sizeRelV relativeFrom="margin">
              <wp14:pctHeight>0</wp14:pctHeight>
            </wp14:sizeRelV>
          </wp:anchor>
        </w:drawing>
      </w:r>
    </w:p>
    <w:p w14:paraId="791937D0" w14:textId="50BEE2FE" w:rsidR="001609F7" w:rsidRPr="00A81EEA" w:rsidRDefault="00510B33" w:rsidP="001609F7">
      <w:pPr>
        <w:rPr>
          <w:szCs w:val="19"/>
          <w:lang w:val="de-AT"/>
        </w:rPr>
      </w:pPr>
      <w:r w:rsidRPr="00A81EEA">
        <w:rPr>
          <w:szCs w:val="19"/>
          <w:lang w:val="de-AT"/>
        </w:rPr>
        <w:t>Präzise Schalungslösungen unter beengten innerstädtischen Bedingungen effizient umgesetzt.</w:t>
      </w:r>
    </w:p>
    <w:p w14:paraId="25457C6A" w14:textId="75C2AA13" w:rsidR="00510B33" w:rsidRPr="00A81EEA" w:rsidRDefault="00510B33" w:rsidP="001609F7">
      <w:pPr>
        <w:rPr>
          <w:szCs w:val="19"/>
          <w:lang w:val="de-AT"/>
        </w:rPr>
      </w:pPr>
      <w:r w:rsidRPr="00A81EEA">
        <w:rPr>
          <w:szCs w:val="19"/>
          <w:lang w:val="de-AT"/>
        </w:rPr>
        <w:t>© Wiener Linien, Simon Wöhrer</w:t>
      </w:r>
    </w:p>
    <w:p w14:paraId="63894C19" w14:textId="77777777" w:rsidR="00E9597E" w:rsidRPr="00A81EEA" w:rsidRDefault="00E9597E" w:rsidP="00E9597E">
      <w:pPr>
        <w:spacing w:line="276" w:lineRule="auto"/>
        <w:rPr>
          <w:b/>
          <w:sz w:val="20"/>
          <w:szCs w:val="20"/>
          <w:lang w:val="de-AT"/>
        </w:rPr>
      </w:pPr>
      <w:r w:rsidRPr="00A81EEA">
        <w:rPr>
          <w:b/>
          <w:sz w:val="20"/>
          <w:szCs w:val="20"/>
          <w:lang w:val="de-AT"/>
        </w:rPr>
        <w:lastRenderedPageBreak/>
        <w:t>Über Doka:</w:t>
      </w:r>
    </w:p>
    <w:p w14:paraId="253935E6" w14:textId="77777777" w:rsidR="00E9597E" w:rsidRPr="00A81EEA" w:rsidRDefault="00E9597E" w:rsidP="00E9597E">
      <w:pPr>
        <w:autoSpaceDE/>
        <w:autoSpaceDN/>
        <w:adjustRightInd/>
        <w:spacing w:line="240" w:lineRule="auto"/>
        <w:jc w:val="both"/>
        <w:rPr>
          <w:sz w:val="20"/>
          <w:szCs w:val="19"/>
          <w:lang w:val="de-AT"/>
        </w:rPr>
      </w:pPr>
      <w:r w:rsidRPr="00A81EEA">
        <w:rPr>
          <w:sz w:val="20"/>
          <w:szCs w:val="19"/>
          <w:lang w:val="de-AT"/>
        </w:rPr>
        <w:t>Doka zählt zu den weltweit führenden Unternehmen für innovative Schalungen, Lösungen und Dienstleistungen in allen Bereichen des Baus. Zudem ist das Unternehmen globaler Anbieter von durchdachten Gerüstlösungen für unterschiedlichste Anwendungen. Mit mehr als 160 Vertriebs- und Logistikstandorten in über 50 Ländern verfügt Doka über ein leistungsstarkes Vertriebsnetz für die Beratung, Betreuung und den technischen Support vor Ort sowie die rasche Bereitstellung von Material – unabhängig von Größe und Komplexität der Bauvorhaben. Doka beschäftigt weltweit mehr als 8.000 Mitarbeiterinnen und Mitarbeiter und ist ein Unternehmen der Umdasch Group, die seit mehr als 150 Jahren für Verlässlichkeit, Erfahrung und echte Handschlagqualität steht.</w:t>
      </w:r>
    </w:p>
    <w:p w14:paraId="1ED571BA" w14:textId="3C8218E9" w:rsidR="00E9597E" w:rsidRPr="00A81EEA" w:rsidRDefault="00E9597E" w:rsidP="00E9597E">
      <w:pPr>
        <w:tabs>
          <w:tab w:val="left" w:pos="2835"/>
        </w:tabs>
        <w:rPr>
          <w:rFonts w:cstheme="minorHAnsi"/>
          <w:sz w:val="20"/>
          <w:szCs w:val="20"/>
          <w:lang w:val="de-DE"/>
        </w:rPr>
      </w:pPr>
      <w:r w:rsidRPr="00A81EEA">
        <w:rPr>
          <w:rFonts w:cstheme="minorHAnsi"/>
          <w:b/>
          <w:sz w:val="20"/>
          <w:szCs w:val="20"/>
          <w:lang w:val="de-AT"/>
        </w:rPr>
        <w:br/>
      </w:r>
      <w:r w:rsidRPr="00A81EEA">
        <w:rPr>
          <w:rFonts w:cstheme="minorHAnsi"/>
          <w:b/>
          <w:sz w:val="20"/>
          <w:szCs w:val="20"/>
          <w:lang w:val="de-AT"/>
        </w:rPr>
        <w:br/>
      </w:r>
      <w:r w:rsidRPr="00A81EEA">
        <w:rPr>
          <w:rFonts w:cstheme="minorHAnsi"/>
          <w:b/>
          <w:sz w:val="20"/>
          <w:szCs w:val="20"/>
          <w:lang w:val="de-DE"/>
        </w:rPr>
        <w:t xml:space="preserve">Bei Rückfragen kontaktieren Sie bitte: </w:t>
      </w:r>
      <w:r w:rsidRPr="00A81EEA">
        <w:rPr>
          <w:rFonts w:cstheme="minorHAnsi"/>
          <w:b/>
          <w:bCs/>
          <w:sz w:val="20"/>
          <w:szCs w:val="20"/>
          <w:lang w:val="de-DE"/>
        </w:rPr>
        <w:br/>
      </w:r>
      <w:r w:rsidRPr="00A81EEA">
        <w:rPr>
          <w:rFonts w:cstheme="minorHAnsi"/>
          <w:sz w:val="20"/>
          <w:szCs w:val="20"/>
          <w:lang w:val="de-DE"/>
        </w:rPr>
        <w:t>Clemens Oelmann</w:t>
      </w:r>
      <w:r w:rsidRPr="00A81EEA">
        <w:rPr>
          <w:rFonts w:cstheme="minorHAnsi"/>
          <w:sz w:val="20"/>
          <w:szCs w:val="20"/>
          <w:lang w:val="de-DE"/>
        </w:rPr>
        <w:br/>
        <w:t>Externe Kommunikation</w:t>
      </w:r>
      <w:r w:rsidRPr="00A81EEA">
        <w:rPr>
          <w:rFonts w:cstheme="minorHAnsi"/>
          <w:sz w:val="20"/>
          <w:szCs w:val="20"/>
          <w:lang w:val="de-DE"/>
        </w:rPr>
        <w:br/>
        <w:t>Doka GmbH</w:t>
      </w:r>
      <w:r w:rsidRPr="00A81EEA">
        <w:rPr>
          <w:rFonts w:cstheme="minorHAnsi"/>
          <w:sz w:val="20"/>
          <w:szCs w:val="20"/>
          <w:lang w:val="de-DE"/>
        </w:rPr>
        <w:br/>
      </w:r>
      <w:r w:rsidRPr="00A81EEA">
        <w:rPr>
          <w:rFonts w:cstheme="minorHAnsi"/>
          <w:b/>
          <w:bCs/>
          <w:sz w:val="20"/>
          <w:szCs w:val="20"/>
          <w:lang w:val="de-DE"/>
        </w:rPr>
        <w:t>M</w:t>
      </w:r>
      <w:r w:rsidRPr="00A81EEA">
        <w:rPr>
          <w:rFonts w:cstheme="minorHAnsi"/>
          <w:bCs/>
          <w:sz w:val="20"/>
          <w:szCs w:val="20"/>
          <w:lang w:val="de-DE"/>
        </w:rPr>
        <w:t xml:space="preserve"> +43 664 </w:t>
      </w:r>
      <w:r w:rsidR="00ED2406" w:rsidRPr="00A81EEA">
        <w:rPr>
          <w:rFonts w:cstheme="minorHAnsi"/>
          <w:bCs/>
          <w:sz w:val="20"/>
          <w:szCs w:val="20"/>
          <w:lang w:val="de-DE"/>
        </w:rPr>
        <w:t>883 84</w:t>
      </w:r>
      <w:r w:rsidR="00E9135C" w:rsidRPr="00A81EEA">
        <w:rPr>
          <w:rFonts w:cstheme="minorHAnsi"/>
          <w:bCs/>
          <w:sz w:val="20"/>
          <w:szCs w:val="20"/>
          <w:lang w:val="de-DE"/>
        </w:rPr>
        <w:t>3</w:t>
      </w:r>
      <w:r w:rsidR="00ED2406" w:rsidRPr="00A81EEA">
        <w:rPr>
          <w:rFonts w:cstheme="minorHAnsi"/>
          <w:bCs/>
          <w:sz w:val="20"/>
          <w:szCs w:val="20"/>
          <w:lang w:val="de-DE"/>
        </w:rPr>
        <w:t xml:space="preserve"> </w:t>
      </w:r>
      <w:r w:rsidR="00E9135C" w:rsidRPr="00A81EEA">
        <w:rPr>
          <w:rFonts w:cstheme="minorHAnsi"/>
          <w:bCs/>
          <w:sz w:val="20"/>
          <w:szCs w:val="20"/>
          <w:lang w:val="de-DE"/>
        </w:rPr>
        <w:t>20</w:t>
      </w:r>
    </w:p>
    <w:p w14:paraId="7D78B6BF" w14:textId="5C6D18CC" w:rsidR="00E9597E" w:rsidRPr="00B42293" w:rsidRDefault="00E9135C" w:rsidP="00E9597E">
      <w:pPr>
        <w:rPr>
          <w:rFonts w:cstheme="minorHAnsi"/>
          <w:sz w:val="20"/>
          <w:szCs w:val="20"/>
          <w:lang w:val="de-DE"/>
        </w:rPr>
      </w:pPr>
      <w:hyperlink r:id="rId15" w:history="1">
        <w:r w:rsidRPr="00CC586A">
          <w:rPr>
            <w:rStyle w:val="Hyperlink"/>
            <w:rFonts w:cstheme="minorHAnsi"/>
            <w:color w:val="auto"/>
            <w:sz w:val="20"/>
            <w:szCs w:val="20"/>
            <w:lang w:val="de-DE"/>
          </w:rPr>
          <w:t>clemens.oelmann@doka.com</w:t>
        </w:r>
      </w:hyperlink>
      <w:r w:rsidRPr="00A81EEA">
        <w:rPr>
          <w:rFonts w:cstheme="minorHAnsi"/>
          <w:sz w:val="20"/>
          <w:szCs w:val="20"/>
          <w:lang w:val="de-DE"/>
        </w:rPr>
        <w:t xml:space="preserve"> </w:t>
      </w:r>
      <w:r w:rsidR="00E9597E" w:rsidRPr="00A81EEA">
        <w:rPr>
          <w:rFonts w:cstheme="minorHAnsi"/>
          <w:sz w:val="20"/>
          <w:szCs w:val="20"/>
          <w:lang w:val="de-DE"/>
        </w:rPr>
        <w:t xml:space="preserve">| </w:t>
      </w:r>
      <w:hyperlink r:id="rId16" w:history="1">
        <w:r w:rsidR="00E9597E" w:rsidRPr="00A81EEA">
          <w:rPr>
            <w:rFonts w:cstheme="minorHAnsi"/>
            <w:sz w:val="20"/>
            <w:szCs w:val="20"/>
            <w:u w:val="single"/>
            <w:lang w:val="de-DE"/>
          </w:rPr>
          <w:t>www.doka.com</w:t>
        </w:r>
      </w:hyperlink>
      <w:r w:rsidR="00E9597E" w:rsidRPr="00B42293">
        <w:rPr>
          <w:rFonts w:cstheme="minorHAnsi"/>
          <w:sz w:val="20"/>
          <w:szCs w:val="20"/>
          <w:lang w:val="de-DE"/>
        </w:rPr>
        <w:t xml:space="preserve"> </w:t>
      </w:r>
    </w:p>
    <w:p w14:paraId="5C45E280" w14:textId="77777777" w:rsidR="001E4CA9" w:rsidRPr="00B42293" w:rsidRDefault="001E4CA9" w:rsidP="001E4CA9">
      <w:pPr>
        <w:rPr>
          <w:sz w:val="21"/>
          <w:szCs w:val="21"/>
          <w:lang w:val="de-DE"/>
        </w:rPr>
      </w:pPr>
    </w:p>
    <w:sectPr w:rsidR="001E4CA9" w:rsidRPr="00B42293" w:rsidSect="00E131D2">
      <w:headerReference w:type="default" r:id="rId17"/>
      <w:footerReference w:type="even" r:id="rId18"/>
      <w:headerReference w:type="first" r:id="rId19"/>
      <w:type w:val="continuous"/>
      <w:pgSz w:w="11906" w:h="16838" w:code="9"/>
      <w:pgMar w:top="1985" w:right="851" w:bottom="1134" w:left="1418" w:header="0" w:footer="1417" w:gutter="0"/>
      <w:cols w:space="708"/>
      <w:formProt w:val="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FA6F0E" w14:textId="77777777" w:rsidR="00E34422" w:rsidRDefault="00E34422" w:rsidP="0017139D">
      <w:r>
        <w:separator/>
      </w:r>
    </w:p>
  </w:endnote>
  <w:endnote w:type="continuationSeparator" w:id="0">
    <w:p w14:paraId="3C6A53FA" w14:textId="77777777" w:rsidR="00E34422" w:rsidRDefault="00E34422" w:rsidP="0017139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öhne">
    <w:panose1 w:val="020B0503030202060203"/>
    <w:charset w:val="00"/>
    <w:family w:val="swiss"/>
    <w:notTrueType/>
    <w:pitch w:val="variable"/>
    <w:sig w:usb0="20000007" w:usb1="10000001" w:usb2="00000000" w:usb3="00000000" w:csb0="00000193" w:csb1="00000000"/>
  </w:font>
  <w:font w:name="Sohne-Buch">
    <w:panose1 w:val="020B0503030202060203"/>
    <w:charset w:val="00"/>
    <w:family w:val="swiss"/>
    <w:notTrueType/>
    <w:pitch w:val="default"/>
    <w:sig w:usb0="00000003" w:usb1="00000000" w:usb2="00000000" w:usb3="00000000" w:csb0="00000001" w:csb1="00000000"/>
  </w:font>
  <w:font w:name="Söhne Halbfett">
    <w:panose1 w:val="020B0703030202060203"/>
    <w:charset w:val="00"/>
    <w:family w:val="swiss"/>
    <w:notTrueType/>
    <w:pitch w:val="variable"/>
    <w:sig w:usb0="20000007" w:usb1="10000001" w:usb2="00000000" w:usb3="00000000" w:csb0="00000193" w:csb1="00000000"/>
  </w:font>
  <w:font w:name="Tahoma">
    <w:panose1 w:val="020B0604030504040204"/>
    <w:charset w:val="00"/>
    <w:family w:val="swiss"/>
    <w:pitch w:val="variable"/>
    <w:sig w:usb0="E1002EFF" w:usb1="C000605B" w:usb2="00000029" w:usb3="00000000" w:csb0="000101FF" w:csb1="00000000"/>
  </w:font>
  <w:font w:name="Sohne-Halbfett">
    <w:panose1 w:val="020B0703030202060203"/>
    <w:charset w:val="00"/>
    <w:family w:val="swiss"/>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C8CE92" w14:textId="77777777" w:rsidR="00025083" w:rsidRDefault="00025083">
    <w:pPr>
      <w:pStyle w:val="Fuzeile"/>
    </w:pPr>
    <w:r>
      <w:rPr>
        <w:noProof/>
      </w:rPr>
      <mc:AlternateContent>
        <mc:Choice Requires="wps">
          <w:drawing>
            <wp:anchor distT="0" distB="0" distL="0" distR="0" simplePos="0" relativeHeight="251658240" behindDoc="0" locked="0" layoutInCell="1" allowOverlap="1" wp14:anchorId="0909908D" wp14:editId="4EFB3329">
              <wp:simplePos x="635" y="635"/>
              <wp:positionH relativeFrom="page">
                <wp:align>center</wp:align>
              </wp:positionH>
              <wp:positionV relativeFrom="page">
                <wp:align>bottom</wp:align>
              </wp:positionV>
              <wp:extent cx="443865" cy="443865"/>
              <wp:effectExtent l="0" t="0" r="11430" b="0"/>
              <wp:wrapNone/>
              <wp:docPr id="1740715809" name="Text Box 3" descr="Classification: Restricted ">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909908D" id="_x0000_t202" coordsize="21600,21600" o:spt="202" path="m,l,21600r21600,l21600,xe">
              <v:stroke joinstyle="miter"/>
              <v:path gradientshapeok="t" o:connecttype="rect"/>
            </v:shapetype>
            <v:shape id="Text Box 3" o:spid="_x0000_s1026" type="#_x0000_t202" alt="Classification: Restricted " style="position:absolute;margin-left:0;margin-top:0;width:34.95pt;height:34.95pt;z-index:251658240;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" filled="f" stroked="f">
              <v:textbox style="mso-fit-shape-to-text:t" inset="0,0,0,15pt">
                <w:txbxContent>
                  <w:p w14:paraId="2DAE1256" w14:textId="77777777" w:rsidR="00025083" w:rsidRPr="00025083" w:rsidRDefault="00025083" w:rsidP="00025083">
                    <w:pPr>
                      <w:rPr>
                        <w:rFonts w:ascii="Arial" w:eastAsia="Arial" w:hAnsi="Arial" w:cs="Arial"/>
                        <w:noProof/>
                        <w:color w:val="999999"/>
                        <w:sz w:val="16"/>
                        <w:szCs w:val="16"/>
                      </w:rPr>
                    </w:pPr>
                    <w:r w:rsidRPr="00025083">
                      <w:rPr>
                        <w:rFonts w:ascii="Arial" w:eastAsia="Arial" w:hAnsi="Arial" w:cs="Arial"/>
                        <w:noProof/>
                        <w:color w:val="999999"/>
                        <w:sz w:val="16"/>
                        <w:szCs w:val="16"/>
                      </w:rPr>
                      <w:t xml:space="preserve">Classification: Restricted </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495116" w14:textId="77777777" w:rsidR="00E34422" w:rsidRDefault="00E34422" w:rsidP="0017139D">
      <w:r>
        <w:separator/>
      </w:r>
    </w:p>
  </w:footnote>
  <w:footnote w:type="continuationSeparator" w:id="0">
    <w:p w14:paraId="72341199" w14:textId="77777777" w:rsidR="00E34422" w:rsidRDefault="00E34422" w:rsidP="0017139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B293A0" w14:textId="77777777" w:rsidR="008E70B1" w:rsidRDefault="00DC4426">
    <w:pPr>
      <w:pStyle w:val="Kopfzeile"/>
    </w:pPr>
    <w:r>
      <w:rPr>
        <w:noProof/>
      </w:rPr>
      <w:drawing>
        <wp:anchor distT="0" distB="0" distL="114300" distR="114300" simplePos="0" relativeHeight="251658241" behindDoc="1" locked="0" layoutInCell="1" allowOverlap="1" wp14:anchorId="4E3D9906" wp14:editId="2C245625">
          <wp:simplePos x="0" y="0"/>
          <wp:positionH relativeFrom="page">
            <wp:align>right</wp:align>
          </wp:positionH>
          <wp:positionV relativeFrom="page">
            <wp:align>bottom</wp:align>
          </wp:positionV>
          <wp:extent cx="7554581" cy="10686076"/>
          <wp:effectExtent l="0" t="0" r="8890" b="1270"/>
          <wp:wrapNone/>
          <wp:docPr id="203392483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195933" name="Bild 1"/>
                  <pic:cNvPicPr>
                    <a:picLocks noChangeAspect="1" noChangeArrowheads="1"/>
                  </pic:cNvPicPr>
                </pic:nvPicPr>
                <pic:blipFill>
                  <a:blip r:embed="rId1"/>
                  <a:stretch>
                    <a:fillRect/>
                  </a:stretch>
                </pic:blipFill>
                <pic:spPr bwMode="auto">
                  <a:xfrm>
                    <a:off x="0" y="0"/>
                    <a:ext cx="7554581" cy="10686076"/>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921DB5" w14:textId="77777777" w:rsidR="001056E8" w:rsidRDefault="00C8653E" w:rsidP="0017139D">
    <w:pPr>
      <w:pStyle w:val="Kopfzeile"/>
      <w:rPr>
        <w:noProof/>
      </w:rPr>
    </w:pPr>
    <w:r>
      <w:rPr>
        <w:noProof/>
      </w:rPr>
      <w:drawing>
        <wp:anchor distT="0" distB="0" distL="114300" distR="114300" simplePos="0" relativeHeight="251658242" behindDoc="1" locked="0" layoutInCell="1" allowOverlap="1" wp14:anchorId="35D2423B" wp14:editId="38D5E7CF">
          <wp:simplePos x="902525" y="0"/>
          <wp:positionH relativeFrom="page">
            <wp:align>left</wp:align>
          </wp:positionH>
          <wp:positionV relativeFrom="page">
            <wp:align>top</wp:align>
          </wp:positionV>
          <wp:extent cx="7558767" cy="10691999"/>
          <wp:effectExtent l="0" t="0" r="4445" b="0"/>
          <wp:wrapNone/>
          <wp:docPr id="213000960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09602" name="Grafik 1"/>
                  <pic:cNvPicPr>
                    <a:picLocks noChangeAspect="1" noChangeArrowheads="1"/>
                  </pic:cNvPicPr>
                </pic:nvPicPr>
                <pic:blipFill>
                  <a:blip r:embed="rId1"/>
                  <a:stretch>
                    <a:fillRect/>
                  </a:stretch>
                </pic:blipFill>
                <pic:spPr bwMode="auto">
                  <a:xfrm>
                    <a:off x="0" y="0"/>
                    <a:ext cx="7558767" cy="10691999"/>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48A9806" w14:textId="77777777" w:rsidR="00BE1FD5" w:rsidRDefault="00BE1FD5" w:rsidP="0017139D">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4D3A4B"/>
    <w:multiLevelType w:val="hybridMultilevel"/>
    <w:tmpl w:val="2DBC0CF4"/>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 w15:restartNumberingAfterBreak="0">
    <w:nsid w:val="01B47576"/>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 w15:restartNumberingAfterBreak="0">
    <w:nsid w:val="02674A8A"/>
    <w:multiLevelType w:val="hybridMultilevel"/>
    <w:tmpl w:val="A3B264F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2CE572E"/>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 w15:restartNumberingAfterBreak="0">
    <w:nsid w:val="02D2747F"/>
    <w:multiLevelType w:val="multilevel"/>
    <w:tmpl w:val="1EFCEC30"/>
    <w:numStyleLink w:val="ListemitAufzhlungszeichenDoka"/>
  </w:abstractNum>
  <w:abstractNum w:abstractNumId="5" w15:restartNumberingAfterBreak="0">
    <w:nsid w:val="04A86051"/>
    <w:multiLevelType w:val="multilevel"/>
    <w:tmpl w:val="6F42BDD6"/>
    <w:lvl w:ilvl="0">
      <w:start w:val="1"/>
      <w:numFmt w:val="decimal"/>
      <w:lvlText w:val="%1."/>
      <w:lvlJc w:val="left"/>
      <w:pPr>
        <w:tabs>
          <w:tab w:val="num" w:pos="360"/>
        </w:tabs>
        <w:ind w:left="284" w:hanging="284"/>
      </w:pPr>
      <w:rPr>
        <w:rFonts w:hint="default"/>
      </w:rPr>
    </w:lvl>
    <w:lvl w:ilvl="1">
      <w:start w:val="1"/>
      <w:numFmt w:val="decimal"/>
      <w:lvlRestart w:val="0"/>
      <w:lvlText w:val="%2.%1"/>
      <w:lvlJc w:val="left"/>
      <w:pPr>
        <w:tabs>
          <w:tab w:val="num" w:pos="567"/>
        </w:tabs>
        <w:ind w:left="567" w:hanging="567"/>
      </w:pPr>
      <w:rPr>
        <w:rFonts w:hint="default"/>
      </w:rPr>
    </w:lvl>
    <w:lvl w:ilvl="2">
      <w:start w:val="1"/>
      <w:numFmt w:val="decimal"/>
      <w:lvlRestart w:val="0"/>
      <w:lvlText w:val="%3.%1.%2"/>
      <w:lvlJc w:val="left"/>
      <w:pPr>
        <w:tabs>
          <w:tab w:val="num" w:pos="851"/>
        </w:tabs>
        <w:ind w:left="851" w:hanging="851"/>
      </w:pPr>
      <w:rPr>
        <w:rFonts w:hint="default"/>
      </w:rPr>
    </w:lvl>
    <w:lvl w:ilvl="3">
      <w:start w:val="1"/>
      <w:numFmt w:val="none"/>
      <w:lvlText w:val="%1.%2.%3.1"/>
      <w:lvlJc w:val="left"/>
      <w:pPr>
        <w:tabs>
          <w:tab w:val="num" w:pos="1134"/>
        </w:tabs>
        <w:ind w:left="1134" w:hanging="1134"/>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 w15:restartNumberingAfterBreak="0">
    <w:nsid w:val="0B655213"/>
    <w:multiLevelType w:val="multilevel"/>
    <w:tmpl w:val="56186896"/>
    <w:lvl w:ilvl="0">
      <w:start w:val="1"/>
      <w:numFmt w:val="bullet"/>
      <w:pStyle w:val="Listenabsatz"/>
      <w:lvlText w:val=""/>
      <w:lvlJc w:val="left"/>
      <w:pPr>
        <w:ind w:left="567" w:hanging="283"/>
      </w:pPr>
      <w:rPr>
        <w:rFonts w:ascii="Symbol" w:hAnsi="Symbol" w:hint="default"/>
      </w:rPr>
    </w:lvl>
    <w:lvl w:ilvl="1">
      <w:start w:val="1"/>
      <w:numFmt w:val="bullet"/>
      <w:lvlText w:val=""/>
      <w:lvlJc w:val="left"/>
      <w:pPr>
        <w:ind w:left="851" w:hanging="284"/>
      </w:pPr>
      <w:rPr>
        <w:rFonts w:ascii="Wingdings" w:hAnsi="Wingdings" w:hint="default"/>
      </w:rPr>
    </w:lvl>
    <w:lvl w:ilvl="2">
      <w:start w:val="1"/>
      <w:numFmt w:val="bullet"/>
      <w:lvlText w:val=""/>
      <w:lvlJc w:val="left"/>
      <w:pPr>
        <w:ind w:left="1134" w:hanging="283"/>
      </w:pPr>
      <w:rPr>
        <w:rFonts w:ascii="Symbol" w:hAnsi="Symbol" w:hint="default"/>
        <w:color w:val="auto"/>
      </w:rPr>
    </w:lvl>
    <w:lvl w:ilvl="3">
      <w:start w:val="1"/>
      <w:numFmt w:val="bullet"/>
      <w:lvlText w:val="o"/>
      <w:lvlJc w:val="left"/>
      <w:pPr>
        <w:ind w:left="1418" w:hanging="284"/>
      </w:pPr>
      <w:rPr>
        <w:rFonts w:ascii="Courier New" w:hAnsi="Courier New" w:hint="default"/>
      </w:rPr>
    </w:lvl>
    <w:lvl w:ilvl="4">
      <w:start w:val="1"/>
      <w:numFmt w:val="bullet"/>
      <w:lvlText w:val=""/>
      <w:lvlJc w:val="left"/>
      <w:pPr>
        <w:ind w:left="1701" w:hanging="283"/>
      </w:pPr>
      <w:rPr>
        <w:rFonts w:ascii="Symbol" w:hAnsi="Symbol" w:hint="default"/>
      </w:rPr>
    </w:lvl>
    <w:lvl w:ilvl="5">
      <w:start w:val="1"/>
      <w:numFmt w:val="bullet"/>
      <w:lvlText w:val=""/>
      <w:lvlJc w:val="left"/>
      <w:pPr>
        <w:ind w:left="4320" w:hanging="2619"/>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Symbol" w:hAnsi="Symbol" w:hint="default"/>
      </w:rPr>
    </w:lvl>
  </w:abstractNum>
  <w:abstractNum w:abstractNumId="7" w15:restartNumberingAfterBreak="0">
    <w:nsid w:val="11A4070A"/>
    <w:multiLevelType w:val="hybridMultilevel"/>
    <w:tmpl w:val="9686109A"/>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11CE2F64"/>
    <w:multiLevelType w:val="hybridMultilevel"/>
    <w:tmpl w:val="9A9CBC86"/>
    <w:lvl w:ilvl="0" w:tplc="E63078E4">
      <w:start w:val="1"/>
      <w:numFmt w:val="bullet"/>
      <w:lvlText w:val=""/>
      <w:lvlJc w:val="left"/>
      <w:pPr>
        <w:tabs>
          <w:tab w:val="num" w:pos="360"/>
        </w:tabs>
        <w:ind w:left="357" w:hanging="35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4E82AC5"/>
    <w:multiLevelType w:val="hybridMultilevel"/>
    <w:tmpl w:val="FEA254D4"/>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0" w15:restartNumberingAfterBreak="0">
    <w:nsid w:val="18326245"/>
    <w:multiLevelType w:val="hybridMultilevel"/>
    <w:tmpl w:val="92F2BFF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0307CBB"/>
    <w:multiLevelType w:val="hybridMultilevel"/>
    <w:tmpl w:val="1D441E1A"/>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2" w15:restartNumberingAfterBreak="0">
    <w:nsid w:val="22041BAD"/>
    <w:multiLevelType w:val="hybridMultilevel"/>
    <w:tmpl w:val="F28EDB82"/>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29738AF"/>
    <w:multiLevelType w:val="hybridMultilevel"/>
    <w:tmpl w:val="9B3616E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26B81D7B"/>
    <w:multiLevelType w:val="hybridMultilevel"/>
    <w:tmpl w:val="66400560"/>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15" w15:restartNumberingAfterBreak="0">
    <w:nsid w:val="2A8910ED"/>
    <w:multiLevelType w:val="multilevel"/>
    <w:tmpl w:val="1EFCEC30"/>
    <w:styleLink w:val="ListemitAufzhlungszeichenDoka"/>
    <w:lvl w:ilvl="0">
      <w:start w:val="1"/>
      <w:numFmt w:val="bullet"/>
      <w:lvlText w:val=""/>
      <w:lvlJc w:val="left"/>
      <w:pPr>
        <w:ind w:left="360" w:hanging="360"/>
      </w:pPr>
      <w:rPr>
        <w:rFonts w:ascii="Symbol" w:hAnsi="Symbol" w:hint="default"/>
        <w:color w:val="000000"/>
        <w:sz w:val="22"/>
      </w:rPr>
    </w:lvl>
    <w:lvl w:ilvl="1">
      <w:start w:val="1"/>
      <w:numFmt w:val="bullet"/>
      <w:lvlText w:val=""/>
      <w:lvlJc w:val="left"/>
      <w:pPr>
        <w:ind w:left="714" w:hanging="357"/>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316C277B"/>
    <w:multiLevelType w:val="hybridMultilevel"/>
    <w:tmpl w:val="89AE4AA8"/>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212C8C"/>
    <w:multiLevelType w:val="hybridMultilevel"/>
    <w:tmpl w:val="80B895EA"/>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18" w15:restartNumberingAfterBreak="0">
    <w:nsid w:val="357C0122"/>
    <w:multiLevelType w:val="multilevel"/>
    <w:tmpl w:val="66426866"/>
    <w:lvl w:ilvl="0">
      <w:start w:val="1"/>
      <w:numFmt w:val="bullet"/>
      <w:lvlText w:val=""/>
      <w:lvlJc w:val="left"/>
      <w:pPr>
        <w:ind w:left="720" w:hanging="360"/>
      </w:pPr>
      <w:rPr>
        <w:rFonts w:ascii="Symbol" w:hAnsi="Symbol"/>
        <w:color w:val="000000"/>
        <w:sz w:val="22"/>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3A010013"/>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0" w15:restartNumberingAfterBreak="0">
    <w:nsid w:val="45D00D72"/>
    <w:multiLevelType w:val="hybridMultilevel"/>
    <w:tmpl w:val="26CA55C0"/>
    <w:lvl w:ilvl="0" w:tplc="0F92C5CA">
      <w:start w:val="1"/>
      <w:numFmt w:val="bullet"/>
      <w:lvlText w:val=""/>
      <w:lvlJc w:val="left"/>
      <w:pPr>
        <w:tabs>
          <w:tab w:val="num" w:pos="717"/>
        </w:tabs>
        <w:ind w:left="624" w:hanging="267"/>
      </w:pPr>
      <w:rPr>
        <w:rFonts w:ascii="Symbol" w:hAnsi="Symbol" w:hint="default"/>
        <w:sz w:val="22"/>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9C83F42"/>
    <w:multiLevelType w:val="hybridMultilevel"/>
    <w:tmpl w:val="0A129936"/>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C50713B"/>
    <w:multiLevelType w:val="hybridMultilevel"/>
    <w:tmpl w:val="6FD0151A"/>
    <w:lvl w:ilvl="0" w:tplc="593262D4">
      <w:start w:val="1"/>
      <w:numFmt w:val="bullet"/>
      <w:lvlText w:val=""/>
      <w:lvlJc w:val="left"/>
      <w:pPr>
        <w:ind w:left="1004" w:hanging="360"/>
      </w:pPr>
      <w:rPr>
        <w:rFonts w:ascii="Symbol" w:hAnsi="Symbol" w:hint="default"/>
      </w:rPr>
    </w:lvl>
    <w:lvl w:ilvl="1" w:tplc="E1F27D2A">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4D684D13"/>
    <w:multiLevelType w:val="hybridMultilevel"/>
    <w:tmpl w:val="3D36BF88"/>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4" w15:restartNumberingAfterBreak="0">
    <w:nsid w:val="50947335"/>
    <w:multiLevelType w:val="hybridMultilevel"/>
    <w:tmpl w:val="2DEC2F8A"/>
    <w:lvl w:ilvl="0" w:tplc="0F92C5CA">
      <w:start w:val="1"/>
      <w:numFmt w:val="bullet"/>
      <w:lvlText w:val=""/>
      <w:lvlJc w:val="left"/>
      <w:pPr>
        <w:tabs>
          <w:tab w:val="num" w:pos="1074"/>
        </w:tabs>
        <w:ind w:left="981" w:hanging="267"/>
      </w:pPr>
      <w:rPr>
        <w:rFonts w:ascii="Symbol" w:hAnsi="Symbol" w:hint="default"/>
        <w:sz w:val="22"/>
      </w:rPr>
    </w:lvl>
    <w:lvl w:ilvl="1" w:tplc="04090003" w:tentative="1">
      <w:start w:val="1"/>
      <w:numFmt w:val="bullet"/>
      <w:lvlText w:val="o"/>
      <w:lvlJc w:val="left"/>
      <w:pPr>
        <w:tabs>
          <w:tab w:val="num" w:pos="1797"/>
        </w:tabs>
        <w:ind w:left="1797" w:hanging="360"/>
      </w:pPr>
      <w:rPr>
        <w:rFonts w:ascii="Courier New" w:hAnsi="Courier New" w:hint="default"/>
      </w:rPr>
    </w:lvl>
    <w:lvl w:ilvl="2" w:tplc="04090005" w:tentative="1">
      <w:start w:val="1"/>
      <w:numFmt w:val="bullet"/>
      <w:lvlText w:val=""/>
      <w:lvlJc w:val="left"/>
      <w:pPr>
        <w:tabs>
          <w:tab w:val="num" w:pos="2517"/>
        </w:tabs>
        <w:ind w:left="2517" w:hanging="360"/>
      </w:pPr>
      <w:rPr>
        <w:rFonts w:ascii="Wingdings" w:hAnsi="Wingdings" w:hint="default"/>
      </w:rPr>
    </w:lvl>
    <w:lvl w:ilvl="3" w:tplc="04090001" w:tentative="1">
      <w:start w:val="1"/>
      <w:numFmt w:val="bullet"/>
      <w:lvlText w:val=""/>
      <w:lvlJc w:val="left"/>
      <w:pPr>
        <w:tabs>
          <w:tab w:val="num" w:pos="3237"/>
        </w:tabs>
        <w:ind w:left="3237" w:hanging="360"/>
      </w:pPr>
      <w:rPr>
        <w:rFonts w:ascii="Symbol" w:hAnsi="Symbol" w:hint="default"/>
      </w:rPr>
    </w:lvl>
    <w:lvl w:ilvl="4" w:tplc="04090003" w:tentative="1">
      <w:start w:val="1"/>
      <w:numFmt w:val="bullet"/>
      <w:lvlText w:val="o"/>
      <w:lvlJc w:val="left"/>
      <w:pPr>
        <w:tabs>
          <w:tab w:val="num" w:pos="3957"/>
        </w:tabs>
        <w:ind w:left="3957" w:hanging="360"/>
      </w:pPr>
      <w:rPr>
        <w:rFonts w:ascii="Courier New" w:hAnsi="Courier New" w:hint="default"/>
      </w:rPr>
    </w:lvl>
    <w:lvl w:ilvl="5" w:tplc="04090005" w:tentative="1">
      <w:start w:val="1"/>
      <w:numFmt w:val="bullet"/>
      <w:lvlText w:val=""/>
      <w:lvlJc w:val="left"/>
      <w:pPr>
        <w:tabs>
          <w:tab w:val="num" w:pos="4677"/>
        </w:tabs>
        <w:ind w:left="4677" w:hanging="360"/>
      </w:pPr>
      <w:rPr>
        <w:rFonts w:ascii="Wingdings" w:hAnsi="Wingdings" w:hint="default"/>
      </w:rPr>
    </w:lvl>
    <w:lvl w:ilvl="6" w:tplc="04090001" w:tentative="1">
      <w:start w:val="1"/>
      <w:numFmt w:val="bullet"/>
      <w:lvlText w:val=""/>
      <w:lvlJc w:val="left"/>
      <w:pPr>
        <w:tabs>
          <w:tab w:val="num" w:pos="5397"/>
        </w:tabs>
        <w:ind w:left="5397" w:hanging="360"/>
      </w:pPr>
      <w:rPr>
        <w:rFonts w:ascii="Symbol" w:hAnsi="Symbol" w:hint="default"/>
      </w:rPr>
    </w:lvl>
    <w:lvl w:ilvl="7" w:tplc="04090003" w:tentative="1">
      <w:start w:val="1"/>
      <w:numFmt w:val="bullet"/>
      <w:lvlText w:val="o"/>
      <w:lvlJc w:val="left"/>
      <w:pPr>
        <w:tabs>
          <w:tab w:val="num" w:pos="6117"/>
        </w:tabs>
        <w:ind w:left="6117" w:hanging="360"/>
      </w:pPr>
      <w:rPr>
        <w:rFonts w:ascii="Courier New" w:hAnsi="Courier New" w:hint="default"/>
      </w:rPr>
    </w:lvl>
    <w:lvl w:ilvl="8" w:tplc="04090005" w:tentative="1">
      <w:start w:val="1"/>
      <w:numFmt w:val="bullet"/>
      <w:lvlText w:val=""/>
      <w:lvlJc w:val="left"/>
      <w:pPr>
        <w:tabs>
          <w:tab w:val="num" w:pos="6837"/>
        </w:tabs>
        <w:ind w:left="6837" w:hanging="360"/>
      </w:pPr>
      <w:rPr>
        <w:rFonts w:ascii="Wingdings" w:hAnsi="Wingdings" w:hint="default"/>
      </w:rPr>
    </w:lvl>
  </w:abstractNum>
  <w:abstractNum w:abstractNumId="25" w15:restartNumberingAfterBreak="0">
    <w:nsid w:val="52CE015E"/>
    <w:multiLevelType w:val="multilevel"/>
    <w:tmpl w:val="97865858"/>
    <w:lvl w:ilvl="0">
      <w:start w:val="1"/>
      <w:numFmt w:val="bullet"/>
      <w:lvlText w:val=""/>
      <w:lvlJc w:val="left"/>
      <w:pPr>
        <w:ind w:left="360" w:hanging="360"/>
      </w:pPr>
      <w:rPr>
        <w:rFonts w:ascii="Symbol" w:hAnsi="Symbol" w:hint="default"/>
        <w:b/>
        <w:i w:val="0"/>
        <w:sz w:val="22"/>
        <w:u w:val="single"/>
      </w:rPr>
    </w:lvl>
    <w:lvl w:ilvl="1">
      <w:start w:val="1"/>
      <w:numFmt w:val="decimal"/>
      <w:lvlText w:val="%1.%2"/>
      <w:lvlJc w:val="left"/>
      <w:pPr>
        <w:tabs>
          <w:tab w:val="num" w:pos="360"/>
        </w:tabs>
        <w:ind w:left="0" w:firstLine="0"/>
      </w:pPr>
      <w:rPr>
        <w:rFonts w:ascii="Arial" w:hAnsi="Arial" w:hint="default"/>
        <w:b/>
        <w:i w:val="0"/>
        <w:sz w:val="22"/>
      </w:rPr>
    </w:lvl>
    <w:lvl w:ilvl="2">
      <w:start w:val="1"/>
      <w:numFmt w:val="decimal"/>
      <w:lvlText w:val="%1.%2.%3"/>
      <w:lvlJc w:val="left"/>
      <w:pPr>
        <w:tabs>
          <w:tab w:val="num" w:pos="720"/>
        </w:tabs>
        <w:ind w:left="0" w:firstLine="0"/>
      </w:pPr>
      <w:rPr>
        <w:rFonts w:ascii="Arial" w:hAnsi="Arial" w:hint="default"/>
        <w:sz w:val="22"/>
        <w:u w:val="single"/>
      </w:rPr>
    </w:lvl>
    <w:lvl w:ilvl="3">
      <w:start w:val="1"/>
      <w:numFmt w:val="decimal"/>
      <w:lvlText w:val="%1.%2.%3.%4"/>
      <w:lvlJc w:val="left"/>
      <w:pPr>
        <w:tabs>
          <w:tab w:val="num" w:pos="720"/>
        </w:tabs>
        <w:ind w:left="0" w:firstLine="0"/>
      </w:pPr>
      <w:rPr>
        <w:rFonts w:ascii="Arial" w:hAnsi="Arial" w:hint="default"/>
        <w:sz w:val="22"/>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6" w15:restartNumberingAfterBreak="0">
    <w:nsid w:val="56CC2AD2"/>
    <w:multiLevelType w:val="multilevel"/>
    <w:tmpl w:val="1EFCEC30"/>
    <w:numStyleLink w:val="ListemitAufzhlungszeichenDoka"/>
  </w:abstractNum>
  <w:abstractNum w:abstractNumId="27" w15:restartNumberingAfterBreak="0">
    <w:nsid w:val="589F1082"/>
    <w:multiLevelType w:val="multilevel"/>
    <w:tmpl w:val="6918512C"/>
    <w:lvl w:ilvl="0">
      <w:start w:val="1"/>
      <w:numFmt w:val="bullet"/>
      <w:lvlText w:val=""/>
      <w:lvlJc w:val="left"/>
      <w:pPr>
        <w:tabs>
          <w:tab w:val="num" w:pos="360"/>
        </w:tabs>
        <w:ind w:left="360" w:hanging="360"/>
      </w:pPr>
      <w:rPr>
        <w:rFonts w:ascii="Symbol" w:hAnsi="Symbol" w:hint="default"/>
        <w:sz w:val="22"/>
      </w:rPr>
    </w:lvl>
    <w:lvl w:ilvl="1">
      <w:start w:val="1"/>
      <w:numFmt w:val="bullet"/>
      <w:lvlText w:val="-"/>
      <w:lvlJc w:val="left"/>
      <w:pPr>
        <w:tabs>
          <w:tab w:val="num" w:pos="720"/>
        </w:tabs>
        <w:ind w:left="720" w:hanging="360"/>
      </w:pPr>
      <w:rPr>
        <w:rFonts w:ascii="Times New Roman" w:cs="Times New Roman" w:hint="default"/>
      </w:rPr>
    </w:lvl>
    <w:lvl w:ilvl="2">
      <w:start w:val="1"/>
      <w:numFmt w:val="bullet"/>
      <w:lvlText w:val=""/>
      <w:lvlJc w:val="left"/>
      <w:pPr>
        <w:tabs>
          <w:tab w:val="num" w:pos="1080"/>
        </w:tabs>
        <w:ind w:left="1080" w:hanging="360"/>
      </w:pPr>
      <w:rPr>
        <w:rFonts w:ascii="Wingdings" w:hAnsi="Wingdings" w:hint="default"/>
      </w:rPr>
    </w:lvl>
    <w:lvl w:ilvl="3">
      <w:start w:val="1"/>
      <w:numFmt w:val="bullet"/>
      <w:lvlText w:val=""/>
      <w:lvlJc w:val="left"/>
      <w:pPr>
        <w:tabs>
          <w:tab w:val="num" w:pos="1440"/>
        </w:tabs>
        <w:ind w:left="1440" w:hanging="360"/>
      </w:pPr>
      <w:rPr>
        <w:rFonts w:ascii="Symbol" w:hAnsi="Symbol" w:hint="default"/>
        <w:color w:val="auto"/>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28" w15:restartNumberingAfterBreak="0">
    <w:nsid w:val="617101AF"/>
    <w:multiLevelType w:val="hybridMultilevel"/>
    <w:tmpl w:val="79D8AE38"/>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abstractNum w:abstractNumId="29" w15:restartNumberingAfterBreak="0">
    <w:nsid w:val="61C74F8E"/>
    <w:multiLevelType w:val="hybridMultilevel"/>
    <w:tmpl w:val="A1E6899E"/>
    <w:lvl w:ilvl="0" w:tplc="AA5C2428">
      <w:start w:val="1"/>
      <w:numFmt w:val="bullet"/>
      <w:lvlText w:val=""/>
      <w:lvlJc w:val="left"/>
      <w:pPr>
        <w:tabs>
          <w:tab w:val="num" w:pos="360"/>
        </w:tabs>
        <w:ind w:left="357" w:hanging="357"/>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B7B26B5"/>
    <w:multiLevelType w:val="hybridMultilevel"/>
    <w:tmpl w:val="553AF270"/>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3926E85"/>
    <w:multiLevelType w:val="hybridMultilevel"/>
    <w:tmpl w:val="6D327E2E"/>
    <w:lvl w:ilvl="0" w:tplc="BEB8265A">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81345C4"/>
    <w:multiLevelType w:val="hybridMultilevel"/>
    <w:tmpl w:val="664268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8441CB4"/>
    <w:multiLevelType w:val="hybridMultilevel"/>
    <w:tmpl w:val="A520405E"/>
    <w:lvl w:ilvl="0" w:tplc="AA5C2428">
      <w:start w:val="1"/>
      <w:numFmt w:val="bullet"/>
      <w:lvlText w:val=""/>
      <w:lvlJc w:val="left"/>
      <w:pPr>
        <w:tabs>
          <w:tab w:val="num" w:pos="360"/>
        </w:tabs>
        <w:ind w:left="357" w:hanging="357"/>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87A2D3A"/>
    <w:multiLevelType w:val="multilevel"/>
    <w:tmpl w:val="04070025"/>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5" w15:restartNumberingAfterBreak="0">
    <w:nsid w:val="78C436B3"/>
    <w:multiLevelType w:val="hybridMultilevel"/>
    <w:tmpl w:val="6866825C"/>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6" w15:restartNumberingAfterBreak="0">
    <w:nsid w:val="7A403318"/>
    <w:multiLevelType w:val="hybridMultilevel"/>
    <w:tmpl w:val="BA52547A"/>
    <w:lvl w:ilvl="0" w:tplc="0809000F">
      <w:start w:val="1"/>
      <w:numFmt w:val="decimal"/>
      <w:lvlText w:val="%1."/>
      <w:lvlJc w:val="left"/>
      <w:pPr>
        <w:ind w:left="1364" w:hanging="360"/>
      </w:pPr>
    </w:lvl>
    <w:lvl w:ilvl="1" w:tplc="08090019" w:tentative="1">
      <w:start w:val="1"/>
      <w:numFmt w:val="lowerLetter"/>
      <w:lvlText w:val="%2."/>
      <w:lvlJc w:val="left"/>
      <w:pPr>
        <w:ind w:left="2084" w:hanging="360"/>
      </w:pPr>
    </w:lvl>
    <w:lvl w:ilvl="2" w:tplc="0809001B" w:tentative="1">
      <w:start w:val="1"/>
      <w:numFmt w:val="lowerRoman"/>
      <w:lvlText w:val="%3."/>
      <w:lvlJc w:val="right"/>
      <w:pPr>
        <w:ind w:left="2804" w:hanging="180"/>
      </w:pPr>
    </w:lvl>
    <w:lvl w:ilvl="3" w:tplc="0809000F" w:tentative="1">
      <w:start w:val="1"/>
      <w:numFmt w:val="decimal"/>
      <w:lvlText w:val="%4."/>
      <w:lvlJc w:val="left"/>
      <w:pPr>
        <w:ind w:left="3524" w:hanging="360"/>
      </w:pPr>
    </w:lvl>
    <w:lvl w:ilvl="4" w:tplc="08090019" w:tentative="1">
      <w:start w:val="1"/>
      <w:numFmt w:val="lowerLetter"/>
      <w:lvlText w:val="%5."/>
      <w:lvlJc w:val="left"/>
      <w:pPr>
        <w:ind w:left="4244" w:hanging="360"/>
      </w:pPr>
    </w:lvl>
    <w:lvl w:ilvl="5" w:tplc="0809001B" w:tentative="1">
      <w:start w:val="1"/>
      <w:numFmt w:val="lowerRoman"/>
      <w:lvlText w:val="%6."/>
      <w:lvlJc w:val="right"/>
      <w:pPr>
        <w:ind w:left="4964" w:hanging="180"/>
      </w:pPr>
    </w:lvl>
    <w:lvl w:ilvl="6" w:tplc="0809000F" w:tentative="1">
      <w:start w:val="1"/>
      <w:numFmt w:val="decimal"/>
      <w:lvlText w:val="%7."/>
      <w:lvlJc w:val="left"/>
      <w:pPr>
        <w:ind w:left="5684" w:hanging="360"/>
      </w:pPr>
    </w:lvl>
    <w:lvl w:ilvl="7" w:tplc="08090019" w:tentative="1">
      <w:start w:val="1"/>
      <w:numFmt w:val="lowerLetter"/>
      <w:lvlText w:val="%8."/>
      <w:lvlJc w:val="left"/>
      <w:pPr>
        <w:ind w:left="6404" w:hanging="360"/>
      </w:pPr>
    </w:lvl>
    <w:lvl w:ilvl="8" w:tplc="0809001B" w:tentative="1">
      <w:start w:val="1"/>
      <w:numFmt w:val="lowerRoman"/>
      <w:lvlText w:val="%9."/>
      <w:lvlJc w:val="right"/>
      <w:pPr>
        <w:ind w:left="7124" w:hanging="180"/>
      </w:pPr>
    </w:lvl>
  </w:abstractNum>
  <w:num w:numId="1" w16cid:durableId="1115714016">
    <w:abstractNumId w:val="34"/>
  </w:num>
  <w:num w:numId="2" w16cid:durableId="561671914">
    <w:abstractNumId w:val="8"/>
  </w:num>
  <w:num w:numId="3" w16cid:durableId="1460220428">
    <w:abstractNumId w:val="20"/>
  </w:num>
  <w:num w:numId="4" w16cid:durableId="1138841014">
    <w:abstractNumId w:val="9"/>
  </w:num>
  <w:num w:numId="5" w16cid:durableId="2138647503">
    <w:abstractNumId w:val="24"/>
  </w:num>
  <w:num w:numId="6" w16cid:durableId="1719670370">
    <w:abstractNumId w:val="14"/>
  </w:num>
  <w:num w:numId="7" w16cid:durableId="158615695">
    <w:abstractNumId w:val="16"/>
  </w:num>
  <w:num w:numId="8" w16cid:durableId="1150555531">
    <w:abstractNumId w:val="5"/>
  </w:num>
  <w:num w:numId="9" w16cid:durableId="1857111305">
    <w:abstractNumId w:val="23"/>
  </w:num>
  <w:num w:numId="10" w16cid:durableId="785269606">
    <w:abstractNumId w:val="13"/>
  </w:num>
  <w:num w:numId="11" w16cid:durableId="497355567">
    <w:abstractNumId w:val="35"/>
  </w:num>
  <w:num w:numId="12" w16cid:durableId="1834685522">
    <w:abstractNumId w:val="17"/>
  </w:num>
  <w:num w:numId="13" w16cid:durableId="1455561587">
    <w:abstractNumId w:val="0"/>
  </w:num>
  <w:num w:numId="14" w16cid:durableId="1207529479">
    <w:abstractNumId w:val="33"/>
  </w:num>
  <w:num w:numId="15" w16cid:durableId="1946499205">
    <w:abstractNumId w:val="30"/>
  </w:num>
  <w:num w:numId="16" w16cid:durableId="509875913">
    <w:abstractNumId w:val="19"/>
  </w:num>
  <w:num w:numId="17" w16cid:durableId="656150766">
    <w:abstractNumId w:val="2"/>
  </w:num>
  <w:num w:numId="18" w16cid:durableId="1553614310">
    <w:abstractNumId w:val="29"/>
  </w:num>
  <w:num w:numId="19" w16cid:durableId="202989465">
    <w:abstractNumId w:val="3"/>
  </w:num>
  <w:num w:numId="20" w16cid:durableId="1202521755">
    <w:abstractNumId w:val="27"/>
  </w:num>
  <w:num w:numId="21" w16cid:durableId="1872764207">
    <w:abstractNumId w:val="1"/>
  </w:num>
  <w:num w:numId="22" w16cid:durableId="1579174923">
    <w:abstractNumId w:val="7"/>
  </w:num>
  <w:num w:numId="23" w16cid:durableId="1054040490">
    <w:abstractNumId w:val="12"/>
  </w:num>
  <w:num w:numId="24" w16cid:durableId="1127162698">
    <w:abstractNumId w:val="21"/>
  </w:num>
  <w:num w:numId="25" w16cid:durableId="1378434881">
    <w:abstractNumId w:val="25"/>
  </w:num>
  <w:num w:numId="26" w16cid:durableId="1035273750">
    <w:abstractNumId w:val="10"/>
  </w:num>
  <w:num w:numId="27" w16cid:durableId="1647078789">
    <w:abstractNumId w:val="31"/>
  </w:num>
  <w:num w:numId="28" w16cid:durableId="1474716439">
    <w:abstractNumId w:val="32"/>
  </w:num>
  <w:num w:numId="29" w16cid:durableId="931546754">
    <w:abstractNumId w:val="18"/>
  </w:num>
  <w:num w:numId="30" w16cid:durableId="1749616392">
    <w:abstractNumId w:val="15"/>
  </w:num>
  <w:num w:numId="31" w16cid:durableId="15693294">
    <w:abstractNumId w:val="26"/>
  </w:num>
  <w:num w:numId="32" w16cid:durableId="1476409217">
    <w:abstractNumId w:val="4"/>
  </w:num>
  <w:num w:numId="33" w16cid:durableId="1073895578">
    <w:abstractNumId w:val="22"/>
  </w:num>
  <w:num w:numId="34" w16cid:durableId="861672065">
    <w:abstractNumId w:val="6"/>
  </w:num>
  <w:num w:numId="35" w16cid:durableId="1435318955">
    <w:abstractNumId w:val="36"/>
  </w:num>
  <w:num w:numId="36" w16cid:durableId="1929263279">
    <w:abstractNumId w:val="28"/>
  </w:num>
  <w:num w:numId="37" w16cid:durableId="874469849">
    <w:abstractNumId w:val="6"/>
    <w:lvlOverride w:ilvl="0">
      <w:lvl w:ilvl="0">
        <w:start w:val="1"/>
        <w:numFmt w:val="bullet"/>
        <w:pStyle w:val="Listenabsatz"/>
        <w:lvlText w:val=""/>
        <w:lvlJc w:val="left"/>
        <w:pPr>
          <w:ind w:left="567" w:hanging="283"/>
        </w:pPr>
        <w:rPr>
          <w:rFonts w:ascii="Symbol" w:hAnsi="Symbol" w:hint="default"/>
        </w:rPr>
      </w:lvl>
    </w:lvlOverride>
    <w:lvlOverride w:ilvl="1">
      <w:lvl w:ilvl="1">
        <w:start w:val="1"/>
        <w:numFmt w:val="bullet"/>
        <w:lvlText w:val=""/>
        <w:lvlJc w:val="left"/>
        <w:pPr>
          <w:ind w:left="851" w:hanging="284"/>
        </w:pPr>
        <w:rPr>
          <w:rFonts w:ascii="Wingdings" w:hAnsi="Wingdings" w:hint="default"/>
        </w:rPr>
      </w:lvl>
    </w:lvlOverride>
    <w:lvlOverride w:ilvl="2">
      <w:lvl w:ilvl="2">
        <w:start w:val="1"/>
        <w:numFmt w:val="bullet"/>
        <w:lvlText w:val=""/>
        <w:lvlJc w:val="left"/>
        <w:pPr>
          <w:ind w:left="1134" w:hanging="283"/>
        </w:pPr>
        <w:rPr>
          <w:rFonts w:ascii="Symbol" w:hAnsi="Symbol" w:hint="default"/>
          <w:color w:val="auto"/>
        </w:rPr>
      </w:lvl>
    </w:lvlOverride>
    <w:lvlOverride w:ilvl="3">
      <w:lvl w:ilvl="3">
        <w:start w:val="1"/>
        <w:numFmt w:val="bullet"/>
        <w:lvlText w:val="o"/>
        <w:lvlJc w:val="left"/>
        <w:pPr>
          <w:ind w:left="1418" w:hanging="284"/>
        </w:pPr>
        <w:rPr>
          <w:rFonts w:ascii="Courier New" w:hAnsi="Courier New" w:hint="default"/>
        </w:rPr>
      </w:lvl>
    </w:lvlOverride>
    <w:lvlOverride w:ilvl="4">
      <w:lvl w:ilvl="4">
        <w:start w:val="1"/>
        <w:numFmt w:val="bullet"/>
        <w:lvlText w:val=""/>
        <w:lvlJc w:val="left"/>
        <w:pPr>
          <w:ind w:left="1701" w:hanging="283"/>
        </w:pPr>
        <w:rPr>
          <w:rFonts w:ascii="Symbol" w:hAnsi="Symbol" w:hint="default"/>
        </w:rPr>
      </w:lvl>
    </w:lvlOverride>
    <w:lvlOverride w:ilvl="5">
      <w:lvl w:ilvl="5">
        <w:start w:val="1"/>
        <w:numFmt w:val="bullet"/>
        <w:lvlText w:val=""/>
        <w:lvlJc w:val="left"/>
        <w:pPr>
          <w:ind w:left="1985" w:hanging="284"/>
        </w:pPr>
        <w:rPr>
          <w:rFonts w:ascii="Wingdings" w:hAnsi="Wingdings" w:hint="default"/>
        </w:rPr>
      </w:lvl>
    </w:lvlOverride>
    <w:lvlOverride w:ilvl="6">
      <w:lvl w:ilvl="6">
        <w:start w:val="1"/>
        <w:numFmt w:val="bullet"/>
        <w:lvlText w:val=""/>
        <w:lvlJc w:val="left"/>
        <w:pPr>
          <w:ind w:left="2268" w:hanging="283"/>
        </w:pPr>
        <w:rPr>
          <w:rFonts w:ascii="Symbol" w:hAnsi="Symbol" w:hint="default"/>
        </w:rPr>
      </w:lvl>
    </w:lvlOverride>
    <w:lvlOverride w:ilvl="7">
      <w:lvl w:ilvl="7">
        <w:start w:val="1"/>
        <w:numFmt w:val="bullet"/>
        <w:lvlText w:val="o"/>
        <w:lvlJc w:val="left"/>
        <w:pPr>
          <w:ind w:left="2552" w:hanging="284"/>
        </w:pPr>
        <w:rPr>
          <w:rFonts w:ascii="Courier New" w:hAnsi="Courier New" w:hint="default"/>
        </w:rPr>
      </w:lvl>
    </w:lvlOverride>
    <w:lvlOverride w:ilvl="8">
      <w:lvl w:ilvl="8">
        <w:start w:val="1"/>
        <w:numFmt w:val="bullet"/>
        <w:lvlText w:val=""/>
        <w:lvlJc w:val="left"/>
        <w:pPr>
          <w:ind w:left="2835" w:hanging="283"/>
        </w:pPr>
        <w:rPr>
          <w:rFonts w:ascii="Symbol" w:hAnsi="Symbol" w:hint="default"/>
        </w:rPr>
      </w:lvl>
    </w:lvlOverride>
  </w:num>
  <w:num w:numId="38" w16cid:durableId="1837190086">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421" w:allStyles="1" w:customStyles="0" w:latentStyles="0" w:stylesInUse="0" w:headingStyles="1" w:numberingStyles="0" w:tableStyles="0" w:directFormattingOnRuns="0" w:directFormattingOnParagraphs="0" w:directFormattingOnNumbering="1" w:directFormattingOnTables="0" w:clearFormatting="1" w:top3HeadingStyles="0" w:visibleStyles="0" w:alternateStyleNames="0"/>
  <w:documentProtection w:edit="forms" w:enforcement="0"/>
  <w:defaultTabStop w:val="720"/>
  <w:hyphenationZone w:val="425"/>
  <w:drawingGridHorizontalSpacing w:val="11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D3638"/>
    <w:rsid w:val="00005BA4"/>
    <w:rsid w:val="0000644A"/>
    <w:rsid w:val="00007C43"/>
    <w:rsid w:val="0001239A"/>
    <w:rsid w:val="000135A7"/>
    <w:rsid w:val="00014ABD"/>
    <w:rsid w:val="00015F66"/>
    <w:rsid w:val="00016591"/>
    <w:rsid w:val="000169EE"/>
    <w:rsid w:val="00021E9D"/>
    <w:rsid w:val="00022747"/>
    <w:rsid w:val="00025083"/>
    <w:rsid w:val="000251EE"/>
    <w:rsid w:val="00027172"/>
    <w:rsid w:val="000274B8"/>
    <w:rsid w:val="00030363"/>
    <w:rsid w:val="00033974"/>
    <w:rsid w:val="00041C3B"/>
    <w:rsid w:val="000426E4"/>
    <w:rsid w:val="00045615"/>
    <w:rsid w:val="000457D7"/>
    <w:rsid w:val="0005697C"/>
    <w:rsid w:val="0006146F"/>
    <w:rsid w:val="00063C90"/>
    <w:rsid w:val="00065622"/>
    <w:rsid w:val="00066095"/>
    <w:rsid w:val="00070393"/>
    <w:rsid w:val="00071C0D"/>
    <w:rsid w:val="00072AA6"/>
    <w:rsid w:val="00072B49"/>
    <w:rsid w:val="00073AC8"/>
    <w:rsid w:val="00074165"/>
    <w:rsid w:val="0007623C"/>
    <w:rsid w:val="000765DA"/>
    <w:rsid w:val="00076DB5"/>
    <w:rsid w:val="000773D4"/>
    <w:rsid w:val="000774F1"/>
    <w:rsid w:val="0008221B"/>
    <w:rsid w:val="000931C4"/>
    <w:rsid w:val="0009502D"/>
    <w:rsid w:val="000A23E0"/>
    <w:rsid w:val="000A4782"/>
    <w:rsid w:val="000A5136"/>
    <w:rsid w:val="000A6BF4"/>
    <w:rsid w:val="000B0C5D"/>
    <w:rsid w:val="000B2E94"/>
    <w:rsid w:val="000B2FEA"/>
    <w:rsid w:val="000B4BFE"/>
    <w:rsid w:val="000B6E88"/>
    <w:rsid w:val="000B7ED1"/>
    <w:rsid w:val="000C09CF"/>
    <w:rsid w:val="000C0E0C"/>
    <w:rsid w:val="000C31C5"/>
    <w:rsid w:val="000D0CDF"/>
    <w:rsid w:val="000D1F45"/>
    <w:rsid w:val="000D3F27"/>
    <w:rsid w:val="000D3FE3"/>
    <w:rsid w:val="000D4618"/>
    <w:rsid w:val="000D69A3"/>
    <w:rsid w:val="000D7B10"/>
    <w:rsid w:val="000E0A34"/>
    <w:rsid w:val="000E67CC"/>
    <w:rsid w:val="000F04CC"/>
    <w:rsid w:val="000F0A26"/>
    <w:rsid w:val="000F18AB"/>
    <w:rsid w:val="000F27D8"/>
    <w:rsid w:val="000F2860"/>
    <w:rsid w:val="000F4755"/>
    <w:rsid w:val="000F6CA7"/>
    <w:rsid w:val="00101154"/>
    <w:rsid w:val="00101BEC"/>
    <w:rsid w:val="00104651"/>
    <w:rsid w:val="001056E8"/>
    <w:rsid w:val="001146D7"/>
    <w:rsid w:val="00117584"/>
    <w:rsid w:val="001217C6"/>
    <w:rsid w:val="00121825"/>
    <w:rsid w:val="00122ED0"/>
    <w:rsid w:val="001236D3"/>
    <w:rsid w:val="00123D25"/>
    <w:rsid w:val="00126043"/>
    <w:rsid w:val="00130EA4"/>
    <w:rsid w:val="0013388C"/>
    <w:rsid w:val="001377E1"/>
    <w:rsid w:val="00137F13"/>
    <w:rsid w:val="001417F6"/>
    <w:rsid w:val="00141D03"/>
    <w:rsid w:val="00143625"/>
    <w:rsid w:val="00145700"/>
    <w:rsid w:val="00146AE3"/>
    <w:rsid w:val="0015009A"/>
    <w:rsid w:val="00150745"/>
    <w:rsid w:val="00151116"/>
    <w:rsid w:val="001519E2"/>
    <w:rsid w:val="001529C9"/>
    <w:rsid w:val="001532FF"/>
    <w:rsid w:val="00153DCA"/>
    <w:rsid w:val="00154C46"/>
    <w:rsid w:val="001550EB"/>
    <w:rsid w:val="00156828"/>
    <w:rsid w:val="001605B7"/>
    <w:rsid w:val="001609F7"/>
    <w:rsid w:val="00161368"/>
    <w:rsid w:val="001629CD"/>
    <w:rsid w:val="001664D0"/>
    <w:rsid w:val="00166B98"/>
    <w:rsid w:val="00167672"/>
    <w:rsid w:val="0017139D"/>
    <w:rsid w:val="00172598"/>
    <w:rsid w:val="00181B1A"/>
    <w:rsid w:val="00182BD0"/>
    <w:rsid w:val="00191504"/>
    <w:rsid w:val="00191F1C"/>
    <w:rsid w:val="00192844"/>
    <w:rsid w:val="0019341F"/>
    <w:rsid w:val="00195FA0"/>
    <w:rsid w:val="001972F3"/>
    <w:rsid w:val="001A0A85"/>
    <w:rsid w:val="001A111F"/>
    <w:rsid w:val="001A3C69"/>
    <w:rsid w:val="001A3F20"/>
    <w:rsid w:val="001A40EC"/>
    <w:rsid w:val="001B073F"/>
    <w:rsid w:val="001B24D6"/>
    <w:rsid w:val="001B66E8"/>
    <w:rsid w:val="001B7A6B"/>
    <w:rsid w:val="001C0820"/>
    <w:rsid w:val="001C2B26"/>
    <w:rsid w:val="001D43BD"/>
    <w:rsid w:val="001D4D54"/>
    <w:rsid w:val="001D4E95"/>
    <w:rsid w:val="001D6197"/>
    <w:rsid w:val="001D6A24"/>
    <w:rsid w:val="001D73AF"/>
    <w:rsid w:val="001D775D"/>
    <w:rsid w:val="001E2236"/>
    <w:rsid w:val="001E4531"/>
    <w:rsid w:val="001E4CA9"/>
    <w:rsid w:val="001E625B"/>
    <w:rsid w:val="001F0607"/>
    <w:rsid w:val="001F0617"/>
    <w:rsid w:val="001F4501"/>
    <w:rsid w:val="001F64CC"/>
    <w:rsid w:val="0020125E"/>
    <w:rsid w:val="00203356"/>
    <w:rsid w:val="002035C2"/>
    <w:rsid w:val="002046D6"/>
    <w:rsid w:val="00206107"/>
    <w:rsid w:val="0020719B"/>
    <w:rsid w:val="00212D77"/>
    <w:rsid w:val="002163C2"/>
    <w:rsid w:val="00217920"/>
    <w:rsid w:val="00220188"/>
    <w:rsid w:val="002236D3"/>
    <w:rsid w:val="00225FF4"/>
    <w:rsid w:val="0022679C"/>
    <w:rsid w:val="0022681D"/>
    <w:rsid w:val="0023241C"/>
    <w:rsid w:val="002349EA"/>
    <w:rsid w:val="0023756D"/>
    <w:rsid w:val="00242973"/>
    <w:rsid w:val="0024357E"/>
    <w:rsid w:val="002518A2"/>
    <w:rsid w:val="00253BAF"/>
    <w:rsid w:val="00255BBD"/>
    <w:rsid w:val="00255C37"/>
    <w:rsid w:val="00255FAB"/>
    <w:rsid w:val="00256076"/>
    <w:rsid w:val="00260ACC"/>
    <w:rsid w:val="00265013"/>
    <w:rsid w:val="002670CE"/>
    <w:rsid w:val="00267780"/>
    <w:rsid w:val="00270768"/>
    <w:rsid w:val="002721CB"/>
    <w:rsid w:val="0028229F"/>
    <w:rsid w:val="00282C69"/>
    <w:rsid w:val="00284410"/>
    <w:rsid w:val="002878DF"/>
    <w:rsid w:val="00291AF5"/>
    <w:rsid w:val="00292958"/>
    <w:rsid w:val="002952EA"/>
    <w:rsid w:val="002955F7"/>
    <w:rsid w:val="002A061E"/>
    <w:rsid w:val="002A0E48"/>
    <w:rsid w:val="002A3419"/>
    <w:rsid w:val="002A560B"/>
    <w:rsid w:val="002A6293"/>
    <w:rsid w:val="002A6736"/>
    <w:rsid w:val="002B0CE3"/>
    <w:rsid w:val="002B2887"/>
    <w:rsid w:val="002B553B"/>
    <w:rsid w:val="002B5614"/>
    <w:rsid w:val="002B6561"/>
    <w:rsid w:val="002B7048"/>
    <w:rsid w:val="002B77BD"/>
    <w:rsid w:val="002C3B72"/>
    <w:rsid w:val="002C4E8E"/>
    <w:rsid w:val="002C79F1"/>
    <w:rsid w:val="002D1CC4"/>
    <w:rsid w:val="002D42E1"/>
    <w:rsid w:val="002D4AC5"/>
    <w:rsid w:val="002D71E4"/>
    <w:rsid w:val="002E5FC4"/>
    <w:rsid w:val="002F0538"/>
    <w:rsid w:val="002F1D50"/>
    <w:rsid w:val="002F4AAD"/>
    <w:rsid w:val="002F61EE"/>
    <w:rsid w:val="002F6989"/>
    <w:rsid w:val="0030061E"/>
    <w:rsid w:val="003022F8"/>
    <w:rsid w:val="00302496"/>
    <w:rsid w:val="00302CCE"/>
    <w:rsid w:val="0030629B"/>
    <w:rsid w:val="00307DFD"/>
    <w:rsid w:val="00310FC5"/>
    <w:rsid w:val="00316391"/>
    <w:rsid w:val="003164A2"/>
    <w:rsid w:val="00323DD0"/>
    <w:rsid w:val="00324A05"/>
    <w:rsid w:val="003254C3"/>
    <w:rsid w:val="00325611"/>
    <w:rsid w:val="0032643C"/>
    <w:rsid w:val="00326E47"/>
    <w:rsid w:val="003405B7"/>
    <w:rsid w:val="003423CE"/>
    <w:rsid w:val="00342A54"/>
    <w:rsid w:val="003436E8"/>
    <w:rsid w:val="003439BD"/>
    <w:rsid w:val="003454E2"/>
    <w:rsid w:val="00352360"/>
    <w:rsid w:val="00357456"/>
    <w:rsid w:val="00371B67"/>
    <w:rsid w:val="00371D64"/>
    <w:rsid w:val="00373254"/>
    <w:rsid w:val="00375913"/>
    <w:rsid w:val="003764D7"/>
    <w:rsid w:val="00380919"/>
    <w:rsid w:val="00380A98"/>
    <w:rsid w:val="00381508"/>
    <w:rsid w:val="00383394"/>
    <w:rsid w:val="00386AD2"/>
    <w:rsid w:val="003919E4"/>
    <w:rsid w:val="00393CDB"/>
    <w:rsid w:val="00394AD1"/>
    <w:rsid w:val="00395FBE"/>
    <w:rsid w:val="003A02EB"/>
    <w:rsid w:val="003A070B"/>
    <w:rsid w:val="003A482D"/>
    <w:rsid w:val="003A5B0C"/>
    <w:rsid w:val="003A6C90"/>
    <w:rsid w:val="003A6F5D"/>
    <w:rsid w:val="003A79FC"/>
    <w:rsid w:val="003B1D58"/>
    <w:rsid w:val="003B27EB"/>
    <w:rsid w:val="003B3FCB"/>
    <w:rsid w:val="003B4E73"/>
    <w:rsid w:val="003C4F47"/>
    <w:rsid w:val="003C6125"/>
    <w:rsid w:val="003D1D5C"/>
    <w:rsid w:val="003D7049"/>
    <w:rsid w:val="003D7C5E"/>
    <w:rsid w:val="003E1B7C"/>
    <w:rsid w:val="003E4C7C"/>
    <w:rsid w:val="003E679B"/>
    <w:rsid w:val="003E762B"/>
    <w:rsid w:val="003F008E"/>
    <w:rsid w:val="003F1085"/>
    <w:rsid w:val="003F1242"/>
    <w:rsid w:val="003F2D41"/>
    <w:rsid w:val="003F56D1"/>
    <w:rsid w:val="00400F7A"/>
    <w:rsid w:val="00404214"/>
    <w:rsid w:val="00405BAE"/>
    <w:rsid w:val="00407D32"/>
    <w:rsid w:val="00410041"/>
    <w:rsid w:val="004105F4"/>
    <w:rsid w:val="0041189B"/>
    <w:rsid w:val="0041412A"/>
    <w:rsid w:val="004144DA"/>
    <w:rsid w:val="00414531"/>
    <w:rsid w:val="00414722"/>
    <w:rsid w:val="004165BC"/>
    <w:rsid w:val="00417535"/>
    <w:rsid w:val="004179FF"/>
    <w:rsid w:val="0042135D"/>
    <w:rsid w:val="00422FB0"/>
    <w:rsid w:val="004235FA"/>
    <w:rsid w:val="00424EB9"/>
    <w:rsid w:val="004270A9"/>
    <w:rsid w:val="004270C7"/>
    <w:rsid w:val="0043113E"/>
    <w:rsid w:val="004361E6"/>
    <w:rsid w:val="00437D2E"/>
    <w:rsid w:val="00441F07"/>
    <w:rsid w:val="00445D75"/>
    <w:rsid w:val="00446689"/>
    <w:rsid w:val="00451FE3"/>
    <w:rsid w:val="00455EFF"/>
    <w:rsid w:val="00456E7A"/>
    <w:rsid w:val="0045735E"/>
    <w:rsid w:val="00463017"/>
    <w:rsid w:val="0046308E"/>
    <w:rsid w:val="004639B7"/>
    <w:rsid w:val="00463CD4"/>
    <w:rsid w:val="00465993"/>
    <w:rsid w:val="004718C5"/>
    <w:rsid w:val="004729DB"/>
    <w:rsid w:val="00474177"/>
    <w:rsid w:val="00474817"/>
    <w:rsid w:val="004758D0"/>
    <w:rsid w:val="004765DC"/>
    <w:rsid w:val="0048181E"/>
    <w:rsid w:val="00482520"/>
    <w:rsid w:val="0048426A"/>
    <w:rsid w:val="00485BF7"/>
    <w:rsid w:val="00490411"/>
    <w:rsid w:val="004918CA"/>
    <w:rsid w:val="004A0EF2"/>
    <w:rsid w:val="004A11B0"/>
    <w:rsid w:val="004B0024"/>
    <w:rsid w:val="004B0969"/>
    <w:rsid w:val="004C134B"/>
    <w:rsid w:val="004C29D8"/>
    <w:rsid w:val="004C2B8D"/>
    <w:rsid w:val="004D66A2"/>
    <w:rsid w:val="004E01A8"/>
    <w:rsid w:val="004E1D37"/>
    <w:rsid w:val="004E5833"/>
    <w:rsid w:val="004E5BED"/>
    <w:rsid w:val="004E5EFD"/>
    <w:rsid w:val="004E65F4"/>
    <w:rsid w:val="004F0C47"/>
    <w:rsid w:val="004F1915"/>
    <w:rsid w:val="004F23B3"/>
    <w:rsid w:val="004F4280"/>
    <w:rsid w:val="004F5595"/>
    <w:rsid w:val="004F7C9D"/>
    <w:rsid w:val="00502E83"/>
    <w:rsid w:val="00502EB8"/>
    <w:rsid w:val="00507BCF"/>
    <w:rsid w:val="00510B33"/>
    <w:rsid w:val="00510D4C"/>
    <w:rsid w:val="00514757"/>
    <w:rsid w:val="00514C50"/>
    <w:rsid w:val="005151C6"/>
    <w:rsid w:val="0051534D"/>
    <w:rsid w:val="005164DE"/>
    <w:rsid w:val="00522770"/>
    <w:rsid w:val="00522D94"/>
    <w:rsid w:val="005257A0"/>
    <w:rsid w:val="00530582"/>
    <w:rsid w:val="00531302"/>
    <w:rsid w:val="00532E5B"/>
    <w:rsid w:val="00533B9D"/>
    <w:rsid w:val="0053641F"/>
    <w:rsid w:val="00536F48"/>
    <w:rsid w:val="00541415"/>
    <w:rsid w:val="005428D8"/>
    <w:rsid w:val="00542A96"/>
    <w:rsid w:val="00546779"/>
    <w:rsid w:val="005475FA"/>
    <w:rsid w:val="0055093E"/>
    <w:rsid w:val="00555BBC"/>
    <w:rsid w:val="005564CB"/>
    <w:rsid w:val="0055726F"/>
    <w:rsid w:val="00561274"/>
    <w:rsid w:val="00562E45"/>
    <w:rsid w:val="00563DB0"/>
    <w:rsid w:val="005644CE"/>
    <w:rsid w:val="00564AF1"/>
    <w:rsid w:val="00565EFE"/>
    <w:rsid w:val="005662E2"/>
    <w:rsid w:val="00570B1E"/>
    <w:rsid w:val="00570B74"/>
    <w:rsid w:val="00570D18"/>
    <w:rsid w:val="005734D2"/>
    <w:rsid w:val="00581430"/>
    <w:rsid w:val="0058311A"/>
    <w:rsid w:val="005873A6"/>
    <w:rsid w:val="005933D4"/>
    <w:rsid w:val="005935B9"/>
    <w:rsid w:val="00594A33"/>
    <w:rsid w:val="005965EE"/>
    <w:rsid w:val="005A18CF"/>
    <w:rsid w:val="005A4ED2"/>
    <w:rsid w:val="005A5804"/>
    <w:rsid w:val="005B10F0"/>
    <w:rsid w:val="005B14A6"/>
    <w:rsid w:val="005B5F78"/>
    <w:rsid w:val="005C05EF"/>
    <w:rsid w:val="005C4561"/>
    <w:rsid w:val="005C4ED3"/>
    <w:rsid w:val="005C6675"/>
    <w:rsid w:val="005D13D5"/>
    <w:rsid w:val="005D1C9B"/>
    <w:rsid w:val="005D590E"/>
    <w:rsid w:val="005F1AC8"/>
    <w:rsid w:val="005F1FA0"/>
    <w:rsid w:val="005F263E"/>
    <w:rsid w:val="005F3EDF"/>
    <w:rsid w:val="005F4E67"/>
    <w:rsid w:val="006039AD"/>
    <w:rsid w:val="00605ED4"/>
    <w:rsid w:val="00611224"/>
    <w:rsid w:val="00612739"/>
    <w:rsid w:val="0061277A"/>
    <w:rsid w:val="00613D1A"/>
    <w:rsid w:val="006174CA"/>
    <w:rsid w:val="00620960"/>
    <w:rsid w:val="0062097B"/>
    <w:rsid w:val="00620A98"/>
    <w:rsid w:val="00620F63"/>
    <w:rsid w:val="00621373"/>
    <w:rsid w:val="00623EAE"/>
    <w:rsid w:val="0062650A"/>
    <w:rsid w:val="00626A22"/>
    <w:rsid w:val="0063161F"/>
    <w:rsid w:val="00634362"/>
    <w:rsid w:val="00636DA8"/>
    <w:rsid w:val="0063716B"/>
    <w:rsid w:val="00641955"/>
    <w:rsid w:val="00642BBB"/>
    <w:rsid w:val="00644E55"/>
    <w:rsid w:val="006459F5"/>
    <w:rsid w:val="00647015"/>
    <w:rsid w:val="006542E6"/>
    <w:rsid w:val="006568C4"/>
    <w:rsid w:val="00657379"/>
    <w:rsid w:val="00657F8A"/>
    <w:rsid w:val="00663D29"/>
    <w:rsid w:val="0066548D"/>
    <w:rsid w:val="00667FF9"/>
    <w:rsid w:val="00673A41"/>
    <w:rsid w:val="006748FC"/>
    <w:rsid w:val="00676BB2"/>
    <w:rsid w:val="0067709A"/>
    <w:rsid w:val="00677123"/>
    <w:rsid w:val="0067780F"/>
    <w:rsid w:val="00684C8B"/>
    <w:rsid w:val="00684E3F"/>
    <w:rsid w:val="006850AA"/>
    <w:rsid w:val="0068705E"/>
    <w:rsid w:val="006958D0"/>
    <w:rsid w:val="006A0484"/>
    <w:rsid w:val="006A1F85"/>
    <w:rsid w:val="006A4302"/>
    <w:rsid w:val="006A5EC1"/>
    <w:rsid w:val="006A6577"/>
    <w:rsid w:val="006B0D95"/>
    <w:rsid w:val="006B3EE7"/>
    <w:rsid w:val="006B44CA"/>
    <w:rsid w:val="006B6F45"/>
    <w:rsid w:val="006B7571"/>
    <w:rsid w:val="006C0CAA"/>
    <w:rsid w:val="006C29B1"/>
    <w:rsid w:val="006C3CDD"/>
    <w:rsid w:val="006C5FAE"/>
    <w:rsid w:val="006D11DF"/>
    <w:rsid w:val="006D2BD3"/>
    <w:rsid w:val="006D2F3F"/>
    <w:rsid w:val="006D2FF5"/>
    <w:rsid w:val="006D34FC"/>
    <w:rsid w:val="006D4569"/>
    <w:rsid w:val="006D4BCB"/>
    <w:rsid w:val="006D6FC6"/>
    <w:rsid w:val="006E0B7A"/>
    <w:rsid w:val="006E1201"/>
    <w:rsid w:val="006E3A10"/>
    <w:rsid w:val="006E5585"/>
    <w:rsid w:val="006E6209"/>
    <w:rsid w:val="006F1C17"/>
    <w:rsid w:val="006F397D"/>
    <w:rsid w:val="006F4ED2"/>
    <w:rsid w:val="006F5C31"/>
    <w:rsid w:val="00700A76"/>
    <w:rsid w:val="00700FC1"/>
    <w:rsid w:val="00704D5F"/>
    <w:rsid w:val="007107B6"/>
    <w:rsid w:val="00715B90"/>
    <w:rsid w:val="00720C3B"/>
    <w:rsid w:val="0072456B"/>
    <w:rsid w:val="00725EC4"/>
    <w:rsid w:val="00726462"/>
    <w:rsid w:val="00730E5F"/>
    <w:rsid w:val="007314FD"/>
    <w:rsid w:val="00732A5F"/>
    <w:rsid w:val="007347C3"/>
    <w:rsid w:val="007356A5"/>
    <w:rsid w:val="007425F4"/>
    <w:rsid w:val="00743D15"/>
    <w:rsid w:val="00744828"/>
    <w:rsid w:val="0074598C"/>
    <w:rsid w:val="007468BB"/>
    <w:rsid w:val="00750C50"/>
    <w:rsid w:val="00754E98"/>
    <w:rsid w:val="007552F5"/>
    <w:rsid w:val="007619EF"/>
    <w:rsid w:val="007641F4"/>
    <w:rsid w:val="00765BFB"/>
    <w:rsid w:val="0077027E"/>
    <w:rsid w:val="00770DCD"/>
    <w:rsid w:val="007714D2"/>
    <w:rsid w:val="0077662A"/>
    <w:rsid w:val="007804E3"/>
    <w:rsid w:val="00782A7A"/>
    <w:rsid w:val="00785AB5"/>
    <w:rsid w:val="00785D55"/>
    <w:rsid w:val="007A0DFB"/>
    <w:rsid w:val="007A310F"/>
    <w:rsid w:val="007A4A33"/>
    <w:rsid w:val="007A79DB"/>
    <w:rsid w:val="007B112B"/>
    <w:rsid w:val="007B27E3"/>
    <w:rsid w:val="007B36E6"/>
    <w:rsid w:val="007B6008"/>
    <w:rsid w:val="007C1F7C"/>
    <w:rsid w:val="007C46D0"/>
    <w:rsid w:val="007C4F72"/>
    <w:rsid w:val="007C94E7"/>
    <w:rsid w:val="007D13FB"/>
    <w:rsid w:val="007D25CB"/>
    <w:rsid w:val="007D3940"/>
    <w:rsid w:val="007D3AEA"/>
    <w:rsid w:val="007D4772"/>
    <w:rsid w:val="007E09C2"/>
    <w:rsid w:val="007E0CBE"/>
    <w:rsid w:val="007E243A"/>
    <w:rsid w:val="007E2E91"/>
    <w:rsid w:val="007F1B5C"/>
    <w:rsid w:val="007F3796"/>
    <w:rsid w:val="007F5ED2"/>
    <w:rsid w:val="007F74D1"/>
    <w:rsid w:val="00800EBC"/>
    <w:rsid w:val="00802C3F"/>
    <w:rsid w:val="008040EA"/>
    <w:rsid w:val="008051A0"/>
    <w:rsid w:val="008052C8"/>
    <w:rsid w:val="008071E0"/>
    <w:rsid w:val="00807495"/>
    <w:rsid w:val="008122E0"/>
    <w:rsid w:val="00812A02"/>
    <w:rsid w:val="008168B4"/>
    <w:rsid w:val="00824A67"/>
    <w:rsid w:val="00826274"/>
    <w:rsid w:val="00830CFF"/>
    <w:rsid w:val="008406CA"/>
    <w:rsid w:val="00841263"/>
    <w:rsid w:val="008451DA"/>
    <w:rsid w:val="0084602A"/>
    <w:rsid w:val="008475EE"/>
    <w:rsid w:val="008508CD"/>
    <w:rsid w:val="00850BB7"/>
    <w:rsid w:val="00853D71"/>
    <w:rsid w:val="0085522D"/>
    <w:rsid w:val="00855432"/>
    <w:rsid w:val="00856656"/>
    <w:rsid w:val="008609B6"/>
    <w:rsid w:val="00861C28"/>
    <w:rsid w:val="00862648"/>
    <w:rsid w:val="00867E01"/>
    <w:rsid w:val="008703F5"/>
    <w:rsid w:val="0087423F"/>
    <w:rsid w:val="00874513"/>
    <w:rsid w:val="00884FBF"/>
    <w:rsid w:val="008850B1"/>
    <w:rsid w:val="0088590F"/>
    <w:rsid w:val="008901D7"/>
    <w:rsid w:val="008901E8"/>
    <w:rsid w:val="00891273"/>
    <w:rsid w:val="00891E5B"/>
    <w:rsid w:val="00892BD9"/>
    <w:rsid w:val="008938F0"/>
    <w:rsid w:val="008939FD"/>
    <w:rsid w:val="00894E04"/>
    <w:rsid w:val="008A557B"/>
    <w:rsid w:val="008B14A5"/>
    <w:rsid w:val="008B2889"/>
    <w:rsid w:val="008B7FD4"/>
    <w:rsid w:val="008C24F7"/>
    <w:rsid w:val="008C3FD8"/>
    <w:rsid w:val="008C7981"/>
    <w:rsid w:val="008D0CFA"/>
    <w:rsid w:val="008D1AEF"/>
    <w:rsid w:val="008D1D44"/>
    <w:rsid w:val="008D1E1D"/>
    <w:rsid w:val="008D1F07"/>
    <w:rsid w:val="008D2835"/>
    <w:rsid w:val="008D2BD1"/>
    <w:rsid w:val="008D3FB1"/>
    <w:rsid w:val="008E01B1"/>
    <w:rsid w:val="008E31DF"/>
    <w:rsid w:val="008E371D"/>
    <w:rsid w:val="008E4868"/>
    <w:rsid w:val="008E56F4"/>
    <w:rsid w:val="008E70B1"/>
    <w:rsid w:val="008F43B5"/>
    <w:rsid w:val="008F49C3"/>
    <w:rsid w:val="00900145"/>
    <w:rsid w:val="00902CD9"/>
    <w:rsid w:val="009036B6"/>
    <w:rsid w:val="009059DD"/>
    <w:rsid w:val="00907909"/>
    <w:rsid w:val="00907F40"/>
    <w:rsid w:val="00912594"/>
    <w:rsid w:val="0091326C"/>
    <w:rsid w:val="0091399C"/>
    <w:rsid w:val="009142E4"/>
    <w:rsid w:val="00915142"/>
    <w:rsid w:val="009154F4"/>
    <w:rsid w:val="00916A6B"/>
    <w:rsid w:val="00920D58"/>
    <w:rsid w:val="009249D5"/>
    <w:rsid w:val="00925429"/>
    <w:rsid w:val="009258E9"/>
    <w:rsid w:val="0093020F"/>
    <w:rsid w:val="009314AA"/>
    <w:rsid w:val="00933129"/>
    <w:rsid w:val="009355F1"/>
    <w:rsid w:val="00941135"/>
    <w:rsid w:val="00943D0B"/>
    <w:rsid w:val="00945088"/>
    <w:rsid w:val="00946116"/>
    <w:rsid w:val="009464A9"/>
    <w:rsid w:val="00947EF7"/>
    <w:rsid w:val="00950FA8"/>
    <w:rsid w:val="0095146F"/>
    <w:rsid w:val="00951A1E"/>
    <w:rsid w:val="00952481"/>
    <w:rsid w:val="0095540D"/>
    <w:rsid w:val="00955FDB"/>
    <w:rsid w:val="009641AB"/>
    <w:rsid w:val="00966815"/>
    <w:rsid w:val="00966E67"/>
    <w:rsid w:val="00967D09"/>
    <w:rsid w:val="00971C3F"/>
    <w:rsid w:val="00971E7C"/>
    <w:rsid w:val="009739F3"/>
    <w:rsid w:val="00973C3E"/>
    <w:rsid w:val="00975006"/>
    <w:rsid w:val="009753D5"/>
    <w:rsid w:val="00980B19"/>
    <w:rsid w:val="009834DC"/>
    <w:rsid w:val="009862F3"/>
    <w:rsid w:val="009906A7"/>
    <w:rsid w:val="00992DAA"/>
    <w:rsid w:val="00995E51"/>
    <w:rsid w:val="00995EC4"/>
    <w:rsid w:val="009A00A8"/>
    <w:rsid w:val="009A0EB6"/>
    <w:rsid w:val="009A1B3F"/>
    <w:rsid w:val="009A2A80"/>
    <w:rsid w:val="009A3E1E"/>
    <w:rsid w:val="009A79BC"/>
    <w:rsid w:val="009B1ABE"/>
    <w:rsid w:val="009B3826"/>
    <w:rsid w:val="009B6A4B"/>
    <w:rsid w:val="009C18CC"/>
    <w:rsid w:val="009C21EF"/>
    <w:rsid w:val="009D2571"/>
    <w:rsid w:val="009D4FA7"/>
    <w:rsid w:val="009D6C74"/>
    <w:rsid w:val="009E3736"/>
    <w:rsid w:val="009E3BD4"/>
    <w:rsid w:val="009E4D2E"/>
    <w:rsid w:val="009F2350"/>
    <w:rsid w:val="009F502C"/>
    <w:rsid w:val="009F5CA0"/>
    <w:rsid w:val="009F780B"/>
    <w:rsid w:val="00A0248B"/>
    <w:rsid w:val="00A0326F"/>
    <w:rsid w:val="00A0387C"/>
    <w:rsid w:val="00A05987"/>
    <w:rsid w:val="00A0782F"/>
    <w:rsid w:val="00A11553"/>
    <w:rsid w:val="00A129CC"/>
    <w:rsid w:val="00A1385E"/>
    <w:rsid w:val="00A158A3"/>
    <w:rsid w:val="00A17DD2"/>
    <w:rsid w:val="00A21A2E"/>
    <w:rsid w:val="00A247B8"/>
    <w:rsid w:val="00A25681"/>
    <w:rsid w:val="00A262A3"/>
    <w:rsid w:val="00A4043A"/>
    <w:rsid w:val="00A472AF"/>
    <w:rsid w:val="00A47E29"/>
    <w:rsid w:val="00A5043F"/>
    <w:rsid w:val="00A5237A"/>
    <w:rsid w:val="00A52778"/>
    <w:rsid w:val="00A55DDF"/>
    <w:rsid w:val="00A60276"/>
    <w:rsid w:val="00A62EEB"/>
    <w:rsid w:val="00A6343D"/>
    <w:rsid w:val="00A66653"/>
    <w:rsid w:val="00A674C9"/>
    <w:rsid w:val="00A710B3"/>
    <w:rsid w:val="00A758AD"/>
    <w:rsid w:val="00A77A53"/>
    <w:rsid w:val="00A80792"/>
    <w:rsid w:val="00A80CDE"/>
    <w:rsid w:val="00A81EEA"/>
    <w:rsid w:val="00A833FC"/>
    <w:rsid w:val="00A84FC2"/>
    <w:rsid w:val="00A86C7A"/>
    <w:rsid w:val="00A914EE"/>
    <w:rsid w:val="00A957C5"/>
    <w:rsid w:val="00A96F1B"/>
    <w:rsid w:val="00A971D6"/>
    <w:rsid w:val="00A9799B"/>
    <w:rsid w:val="00AA1120"/>
    <w:rsid w:val="00AA1DF7"/>
    <w:rsid w:val="00AA21CA"/>
    <w:rsid w:val="00AA251F"/>
    <w:rsid w:val="00AA4BB9"/>
    <w:rsid w:val="00AB16C6"/>
    <w:rsid w:val="00AB2794"/>
    <w:rsid w:val="00AB4CCF"/>
    <w:rsid w:val="00AB5699"/>
    <w:rsid w:val="00AB5EC5"/>
    <w:rsid w:val="00AC47DD"/>
    <w:rsid w:val="00AE2379"/>
    <w:rsid w:val="00AE3D60"/>
    <w:rsid w:val="00AE5DBF"/>
    <w:rsid w:val="00AE68AC"/>
    <w:rsid w:val="00AE7FA9"/>
    <w:rsid w:val="00AF032B"/>
    <w:rsid w:val="00AF0FDF"/>
    <w:rsid w:val="00AF20AD"/>
    <w:rsid w:val="00AF4B4A"/>
    <w:rsid w:val="00AF6142"/>
    <w:rsid w:val="00AF7048"/>
    <w:rsid w:val="00AF7050"/>
    <w:rsid w:val="00B02B96"/>
    <w:rsid w:val="00B03209"/>
    <w:rsid w:val="00B04700"/>
    <w:rsid w:val="00B04F80"/>
    <w:rsid w:val="00B050F2"/>
    <w:rsid w:val="00B07AD6"/>
    <w:rsid w:val="00B10489"/>
    <w:rsid w:val="00B147F2"/>
    <w:rsid w:val="00B15127"/>
    <w:rsid w:val="00B15731"/>
    <w:rsid w:val="00B162B2"/>
    <w:rsid w:val="00B17C01"/>
    <w:rsid w:val="00B200AA"/>
    <w:rsid w:val="00B244FB"/>
    <w:rsid w:val="00B248CC"/>
    <w:rsid w:val="00B25842"/>
    <w:rsid w:val="00B27573"/>
    <w:rsid w:val="00B31243"/>
    <w:rsid w:val="00B32EA0"/>
    <w:rsid w:val="00B3679E"/>
    <w:rsid w:val="00B42293"/>
    <w:rsid w:val="00B43CC4"/>
    <w:rsid w:val="00B448BA"/>
    <w:rsid w:val="00B51F9D"/>
    <w:rsid w:val="00B543EC"/>
    <w:rsid w:val="00B56D6D"/>
    <w:rsid w:val="00B56F95"/>
    <w:rsid w:val="00B66C72"/>
    <w:rsid w:val="00B74A69"/>
    <w:rsid w:val="00B74F4C"/>
    <w:rsid w:val="00B75217"/>
    <w:rsid w:val="00B75E44"/>
    <w:rsid w:val="00B7675E"/>
    <w:rsid w:val="00B769EE"/>
    <w:rsid w:val="00B76DAF"/>
    <w:rsid w:val="00B81087"/>
    <w:rsid w:val="00B841A2"/>
    <w:rsid w:val="00B841F5"/>
    <w:rsid w:val="00B878D2"/>
    <w:rsid w:val="00B8790B"/>
    <w:rsid w:val="00B924BD"/>
    <w:rsid w:val="00BA2DEF"/>
    <w:rsid w:val="00BA38D4"/>
    <w:rsid w:val="00BA412F"/>
    <w:rsid w:val="00BA4A3F"/>
    <w:rsid w:val="00BA6027"/>
    <w:rsid w:val="00BA6DAF"/>
    <w:rsid w:val="00BA6E95"/>
    <w:rsid w:val="00BB09EE"/>
    <w:rsid w:val="00BB5CC5"/>
    <w:rsid w:val="00BB693A"/>
    <w:rsid w:val="00BC1DEB"/>
    <w:rsid w:val="00BC60D4"/>
    <w:rsid w:val="00BC7919"/>
    <w:rsid w:val="00BD0B41"/>
    <w:rsid w:val="00BD4827"/>
    <w:rsid w:val="00BD52F6"/>
    <w:rsid w:val="00BD6411"/>
    <w:rsid w:val="00BD7318"/>
    <w:rsid w:val="00BD7AF1"/>
    <w:rsid w:val="00BE1FD5"/>
    <w:rsid w:val="00BE4D02"/>
    <w:rsid w:val="00BE6351"/>
    <w:rsid w:val="00BE63D7"/>
    <w:rsid w:val="00BE67E2"/>
    <w:rsid w:val="00BF3671"/>
    <w:rsid w:val="00BF4641"/>
    <w:rsid w:val="00BF4F0B"/>
    <w:rsid w:val="00BF517B"/>
    <w:rsid w:val="00BF53C0"/>
    <w:rsid w:val="00BF5D22"/>
    <w:rsid w:val="00C00CBE"/>
    <w:rsid w:val="00C021FE"/>
    <w:rsid w:val="00C0245B"/>
    <w:rsid w:val="00C0412F"/>
    <w:rsid w:val="00C06902"/>
    <w:rsid w:val="00C07526"/>
    <w:rsid w:val="00C1397F"/>
    <w:rsid w:val="00C14DC5"/>
    <w:rsid w:val="00C209D7"/>
    <w:rsid w:val="00C23218"/>
    <w:rsid w:val="00C255E1"/>
    <w:rsid w:val="00C25EB0"/>
    <w:rsid w:val="00C261CC"/>
    <w:rsid w:val="00C3199D"/>
    <w:rsid w:val="00C32AA9"/>
    <w:rsid w:val="00C4100B"/>
    <w:rsid w:val="00C44403"/>
    <w:rsid w:val="00C516D9"/>
    <w:rsid w:val="00C54060"/>
    <w:rsid w:val="00C540FC"/>
    <w:rsid w:val="00C54DD9"/>
    <w:rsid w:val="00C55825"/>
    <w:rsid w:val="00C6065C"/>
    <w:rsid w:val="00C61210"/>
    <w:rsid w:val="00C6197F"/>
    <w:rsid w:val="00C67FAB"/>
    <w:rsid w:val="00C700EB"/>
    <w:rsid w:val="00C73F46"/>
    <w:rsid w:val="00C74A6E"/>
    <w:rsid w:val="00C75711"/>
    <w:rsid w:val="00C76077"/>
    <w:rsid w:val="00C82CDD"/>
    <w:rsid w:val="00C84193"/>
    <w:rsid w:val="00C846DE"/>
    <w:rsid w:val="00C8653E"/>
    <w:rsid w:val="00C87F73"/>
    <w:rsid w:val="00C9042D"/>
    <w:rsid w:val="00C969D7"/>
    <w:rsid w:val="00C97B3E"/>
    <w:rsid w:val="00CA0B9F"/>
    <w:rsid w:val="00CA0D5C"/>
    <w:rsid w:val="00CA2548"/>
    <w:rsid w:val="00CA269C"/>
    <w:rsid w:val="00CA4130"/>
    <w:rsid w:val="00CA6E3B"/>
    <w:rsid w:val="00CB4234"/>
    <w:rsid w:val="00CB7F65"/>
    <w:rsid w:val="00CC0CED"/>
    <w:rsid w:val="00CC13BE"/>
    <w:rsid w:val="00CC1D26"/>
    <w:rsid w:val="00CC3127"/>
    <w:rsid w:val="00CC43A4"/>
    <w:rsid w:val="00CC586A"/>
    <w:rsid w:val="00CC6205"/>
    <w:rsid w:val="00CC7851"/>
    <w:rsid w:val="00CC78E2"/>
    <w:rsid w:val="00CD20F7"/>
    <w:rsid w:val="00CD5470"/>
    <w:rsid w:val="00CD561A"/>
    <w:rsid w:val="00CE2DA5"/>
    <w:rsid w:val="00CE5C0C"/>
    <w:rsid w:val="00CE5FAA"/>
    <w:rsid w:val="00CE641A"/>
    <w:rsid w:val="00CE716B"/>
    <w:rsid w:val="00CE74E1"/>
    <w:rsid w:val="00CF148C"/>
    <w:rsid w:val="00CF16C1"/>
    <w:rsid w:val="00CF3205"/>
    <w:rsid w:val="00CF4B4D"/>
    <w:rsid w:val="00CF52D3"/>
    <w:rsid w:val="00CF55F1"/>
    <w:rsid w:val="00D00A06"/>
    <w:rsid w:val="00D04901"/>
    <w:rsid w:val="00D07BFD"/>
    <w:rsid w:val="00D1018F"/>
    <w:rsid w:val="00D13A4E"/>
    <w:rsid w:val="00D13D5D"/>
    <w:rsid w:val="00D151F9"/>
    <w:rsid w:val="00D16444"/>
    <w:rsid w:val="00D16BE8"/>
    <w:rsid w:val="00D16F2B"/>
    <w:rsid w:val="00D17F49"/>
    <w:rsid w:val="00D2040B"/>
    <w:rsid w:val="00D21002"/>
    <w:rsid w:val="00D24A1B"/>
    <w:rsid w:val="00D2536C"/>
    <w:rsid w:val="00D260AF"/>
    <w:rsid w:val="00D35DAE"/>
    <w:rsid w:val="00D366AC"/>
    <w:rsid w:val="00D37CE5"/>
    <w:rsid w:val="00D40CBD"/>
    <w:rsid w:val="00D41EB1"/>
    <w:rsid w:val="00D42D17"/>
    <w:rsid w:val="00D51B94"/>
    <w:rsid w:val="00D52080"/>
    <w:rsid w:val="00D52DAB"/>
    <w:rsid w:val="00D5391D"/>
    <w:rsid w:val="00D53AF3"/>
    <w:rsid w:val="00D53DFC"/>
    <w:rsid w:val="00D54F3D"/>
    <w:rsid w:val="00D5564E"/>
    <w:rsid w:val="00D5596D"/>
    <w:rsid w:val="00D617D9"/>
    <w:rsid w:val="00D62993"/>
    <w:rsid w:val="00D663D3"/>
    <w:rsid w:val="00D70E7C"/>
    <w:rsid w:val="00D74A10"/>
    <w:rsid w:val="00D76013"/>
    <w:rsid w:val="00D77625"/>
    <w:rsid w:val="00D7770E"/>
    <w:rsid w:val="00D93F43"/>
    <w:rsid w:val="00D9470E"/>
    <w:rsid w:val="00D95201"/>
    <w:rsid w:val="00DA1225"/>
    <w:rsid w:val="00DA3001"/>
    <w:rsid w:val="00DA459A"/>
    <w:rsid w:val="00DA4AEB"/>
    <w:rsid w:val="00DA5F75"/>
    <w:rsid w:val="00DB1B48"/>
    <w:rsid w:val="00DB557B"/>
    <w:rsid w:val="00DB59D2"/>
    <w:rsid w:val="00DC1D78"/>
    <w:rsid w:val="00DC21A9"/>
    <w:rsid w:val="00DC30D3"/>
    <w:rsid w:val="00DC4426"/>
    <w:rsid w:val="00DC7822"/>
    <w:rsid w:val="00DD0AA3"/>
    <w:rsid w:val="00DD1433"/>
    <w:rsid w:val="00DD44FB"/>
    <w:rsid w:val="00DD5CAB"/>
    <w:rsid w:val="00DD7E3D"/>
    <w:rsid w:val="00DE09B4"/>
    <w:rsid w:val="00DE1FDA"/>
    <w:rsid w:val="00DE20DE"/>
    <w:rsid w:val="00DE2E10"/>
    <w:rsid w:val="00DE32A9"/>
    <w:rsid w:val="00DF076D"/>
    <w:rsid w:val="00DF68DD"/>
    <w:rsid w:val="00E01C63"/>
    <w:rsid w:val="00E0389B"/>
    <w:rsid w:val="00E05729"/>
    <w:rsid w:val="00E131D2"/>
    <w:rsid w:val="00E14731"/>
    <w:rsid w:val="00E2113E"/>
    <w:rsid w:val="00E24138"/>
    <w:rsid w:val="00E2553D"/>
    <w:rsid w:val="00E277F6"/>
    <w:rsid w:val="00E31353"/>
    <w:rsid w:val="00E34422"/>
    <w:rsid w:val="00E35A48"/>
    <w:rsid w:val="00E369D3"/>
    <w:rsid w:val="00E414CB"/>
    <w:rsid w:val="00E42DE3"/>
    <w:rsid w:val="00E43C01"/>
    <w:rsid w:val="00E454A2"/>
    <w:rsid w:val="00E46FD1"/>
    <w:rsid w:val="00E50DBB"/>
    <w:rsid w:val="00E51BBF"/>
    <w:rsid w:val="00E51FB0"/>
    <w:rsid w:val="00E527BF"/>
    <w:rsid w:val="00E56433"/>
    <w:rsid w:val="00E569FF"/>
    <w:rsid w:val="00E625E6"/>
    <w:rsid w:val="00E6366F"/>
    <w:rsid w:val="00E64A60"/>
    <w:rsid w:val="00E6749D"/>
    <w:rsid w:val="00E70D09"/>
    <w:rsid w:val="00E72CDF"/>
    <w:rsid w:val="00E74BE3"/>
    <w:rsid w:val="00E754F5"/>
    <w:rsid w:val="00E75D87"/>
    <w:rsid w:val="00E76A2A"/>
    <w:rsid w:val="00E774E7"/>
    <w:rsid w:val="00E80C5C"/>
    <w:rsid w:val="00E8133F"/>
    <w:rsid w:val="00E821B8"/>
    <w:rsid w:val="00E83BAE"/>
    <w:rsid w:val="00E84EA4"/>
    <w:rsid w:val="00E863D4"/>
    <w:rsid w:val="00E90D17"/>
    <w:rsid w:val="00E90FE3"/>
    <w:rsid w:val="00E9135C"/>
    <w:rsid w:val="00E92FD5"/>
    <w:rsid w:val="00E9597E"/>
    <w:rsid w:val="00E9607D"/>
    <w:rsid w:val="00EA0280"/>
    <w:rsid w:val="00EA377C"/>
    <w:rsid w:val="00EA4DB2"/>
    <w:rsid w:val="00EA556E"/>
    <w:rsid w:val="00EA757D"/>
    <w:rsid w:val="00EB05A3"/>
    <w:rsid w:val="00EB0E81"/>
    <w:rsid w:val="00EB2884"/>
    <w:rsid w:val="00EB5B8C"/>
    <w:rsid w:val="00EB5FEF"/>
    <w:rsid w:val="00EB7803"/>
    <w:rsid w:val="00EC0D77"/>
    <w:rsid w:val="00EC544C"/>
    <w:rsid w:val="00EC77A6"/>
    <w:rsid w:val="00EC7A4A"/>
    <w:rsid w:val="00ED010B"/>
    <w:rsid w:val="00ED11AA"/>
    <w:rsid w:val="00ED19C3"/>
    <w:rsid w:val="00ED2406"/>
    <w:rsid w:val="00ED3638"/>
    <w:rsid w:val="00EE114C"/>
    <w:rsid w:val="00EE2202"/>
    <w:rsid w:val="00EE2716"/>
    <w:rsid w:val="00EE3E31"/>
    <w:rsid w:val="00EE7A3C"/>
    <w:rsid w:val="00EF29C7"/>
    <w:rsid w:val="00EF69D9"/>
    <w:rsid w:val="00EF71AB"/>
    <w:rsid w:val="00EF7C3B"/>
    <w:rsid w:val="00F01614"/>
    <w:rsid w:val="00F07424"/>
    <w:rsid w:val="00F10C89"/>
    <w:rsid w:val="00F12941"/>
    <w:rsid w:val="00F14D8B"/>
    <w:rsid w:val="00F15AB2"/>
    <w:rsid w:val="00F15F1C"/>
    <w:rsid w:val="00F162CE"/>
    <w:rsid w:val="00F20741"/>
    <w:rsid w:val="00F245A6"/>
    <w:rsid w:val="00F2716B"/>
    <w:rsid w:val="00F316F1"/>
    <w:rsid w:val="00F31D17"/>
    <w:rsid w:val="00F3224B"/>
    <w:rsid w:val="00F34FED"/>
    <w:rsid w:val="00F500C7"/>
    <w:rsid w:val="00F50BEE"/>
    <w:rsid w:val="00F5283F"/>
    <w:rsid w:val="00F5491C"/>
    <w:rsid w:val="00F6120D"/>
    <w:rsid w:val="00F64CA4"/>
    <w:rsid w:val="00F744DB"/>
    <w:rsid w:val="00F74863"/>
    <w:rsid w:val="00F76C46"/>
    <w:rsid w:val="00F76D0F"/>
    <w:rsid w:val="00F901EA"/>
    <w:rsid w:val="00F905F5"/>
    <w:rsid w:val="00F92AEB"/>
    <w:rsid w:val="00F97455"/>
    <w:rsid w:val="00FA0664"/>
    <w:rsid w:val="00FA3DD0"/>
    <w:rsid w:val="00FA5915"/>
    <w:rsid w:val="00FA7083"/>
    <w:rsid w:val="00FA7556"/>
    <w:rsid w:val="00FB5539"/>
    <w:rsid w:val="00FB575D"/>
    <w:rsid w:val="00FB5766"/>
    <w:rsid w:val="00FC06EC"/>
    <w:rsid w:val="00FC1CA5"/>
    <w:rsid w:val="00FC3EA5"/>
    <w:rsid w:val="00FC5106"/>
    <w:rsid w:val="00FC55EC"/>
    <w:rsid w:val="00FC6C59"/>
    <w:rsid w:val="00FD1150"/>
    <w:rsid w:val="00FD2175"/>
    <w:rsid w:val="00FE0131"/>
    <w:rsid w:val="00FE0851"/>
    <w:rsid w:val="00FE7161"/>
    <w:rsid w:val="00FE7323"/>
    <w:rsid w:val="00FF069B"/>
    <w:rsid w:val="00FF199C"/>
    <w:rsid w:val="01700194"/>
    <w:rsid w:val="02658F31"/>
    <w:rsid w:val="02EC2FF9"/>
    <w:rsid w:val="04055F1D"/>
    <w:rsid w:val="05A6369A"/>
    <w:rsid w:val="073AFBFF"/>
    <w:rsid w:val="0800371F"/>
    <w:rsid w:val="085098F3"/>
    <w:rsid w:val="0C16EEDF"/>
    <w:rsid w:val="13B2C802"/>
    <w:rsid w:val="15DB0A0B"/>
    <w:rsid w:val="186E1390"/>
    <w:rsid w:val="1A8255AC"/>
    <w:rsid w:val="1B4B9B81"/>
    <w:rsid w:val="1C1D0B5C"/>
    <w:rsid w:val="1C55A045"/>
    <w:rsid w:val="1C5A985C"/>
    <w:rsid w:val="1C7B2C9B"/>
    <w:rsid w:val="1C7F9C56"/>
    <w:rsid w:val="1E47C2D6"/>
    <w:rsid w:val="1E531E68"/>
    <w:rsid w:val="210B8DD4"/>
    <w:rsid w:val="215A6FA5"/>
    <w:rsid w:val="217BA250"/>
    <w:rsid w:val="21895786"/>
    <w:rsid w:val="255ED41C"/>
    <w:rsid w:val="265F77D2"/>
    <w:rsid w:val="26D15522"/>
    <w:rsid w:val="28A9AF12"/>
    <w:rsid w:val="28C86F4A"/>
    <w:rsid w:val="2E0B371B"/>
    <w:rsid w:val="31810270"/>
    <w:rsid w:val="338D5042"/>
    <w:rsid w:val="371B9617"/>
    <w:rsid w:val="3AB54BE6"/>
    <w:rsid w:val="3DE363DA"/>
    <w:rsid w:val="3EACA32D"/>
    <w:rsid w:val="40D48240"/>
    <w:rsid w:val="4737C978"/>
    <w:rsid w:val="479A3427"/>
    <w:rsid w:val="4A4F21B4"/>
    <w:rsid w:val="4B260623"/>
    <w:rsid w:val="4CFD2D9B"/>
    <w:rsid w:val="4DC4976E"/>
    <w:rsid w:val="4F3634E2"/>
    <w:rsid w:val="54355B37"/>
    <w:rsid w:val="54C52464"/>
    <w:rsid w:val="55695AE9"/>
    <w:rsid w:val="558DC1CB"/>
    <w:rsid w:val="57FD4EBA"/>
    <w:rsid w:val="58F2C062"/>
    <w:rsid w:val="5CD1DEBC"/>
    <w:rsid w:val="5F42D5D0"/>
    <w:rsid w:val="5F7E7891"/>
    <w:rsid w:val="61C149B5"/>
    <w:rsid w:val="6343746A"/>
    <w:rsid w:val="64019147"/>
    <w:rsid w:val="6DF94055"/>
    <w:rsid w:val="73751F7D"/>
    <w:rsid w:val="7409587B"/>
    <w:rsid w:val="75D35643"/>
    <w:rsid w:val="766738FD"/>
    <w:rsid w:val="78702069"/>
    <w:rsid w:val="7EAA76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396FBE6E"/>
  <w15:docId w15:val="{48567A54-FBC6-40B0-9124-C4A5970468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0D1F45"/>
    <w:pPr>
      <w:autoSpaceDE w:val="0"/>
      <w:autoSpaceDN w:val="0"/>
      <w:adjustRightInd w:val="0"/>
      <w:spacing w:line="281" w:lineRule="auto"/>
    </w:pPr>
    <w:rPr>
      <w:rFonts w:ascii="Söhne" w:hAnsi="Söhne" w:cs="Sohne-Buch"/>
      <w:sz w:val="19"/>
      <w:szCs w:val="17"/>
      <w:lang w:val="en-GB"/>
    </w:rPr>
  </w:style>
  <w:style w:type="paragraph" w:styleId="berschrift1">
    <w:name w:val="heading 1"/>
    <w:aliases w:val="Mail header"/>
    <w:basedOn w:val="Standard"/>
    <w:next w:val="Standard"/>
    <w:qFormat/>
    <w:rsid w:val="008E4868"/>
    <w:pPr>
      <w:outlineLvl w:val="0"/>
    </w:pPr>
    <w:rPr>
      <w:rFonts w:ascii="Söhne Halbfett" w:hAnsi="Söhne Halbfett" w:cs="Söhne"/>
      <w:color w:val="004588"/>
      <w:sz w:val="24"/>
      <w:szCs w:val="24"/>
    </w:rPr>
  </w:style>
  <w:style w:type="paragraph" w:styleId="berschrift2">
    <w:name w:val="heading 2"/>
    <w:basedOn w:val="berschrift1"/>
    <w:next w:val="Standard"/>
    <w:qFormat/>
    <w:rsid w:val="00AB2794"/>
    <w:pPr>
      <w:outlineLvl w:val="1"/>
    </w:pPr>
    <w:rPr>
      <w:rFonts w:ascii="Söhne" w:hAnsi="Söhne"/>
    </w:rPr>
  </w:style>
  <w:style w:type="paragraph" w:styleId="berschrift3">
    <w:name w:val="heading 3"/>
    <w:basedOn w:val="berschrift2"/>
    <w:next w:val="Standard"/>
    <w:qFormat/>
    <w:rsid w:val="00AB2794"/>
    <w:pPr>
      <w:outlineLvl w:val="2"/>
    </w:pPr>
    <w:rPr>
      <w:rFonts w:ascii="Söhne Halbfett" w:hAnsi="Söhne Halbfett"/>
      <w:color w:val="000000" w:themeColor="text1"/>
    </w:rPr>
  </w:style>
  <w:style w:type="paragraph" w:styleId="berschrift4">
    <w:name w:val="heading 4"/>
    <w:basedOn w:val="berschrift3"/>
    <w:next w:val="Standard"/>
    <w:qFormat/>
    <w:rsid w:val="00AB2794"/>
    <w:pPr>
      <w:outlineLvl w:val="3"/>
    </w:pPr>
    <w:rPr>
      <w:rFonts w:ascii="Söhne" w:hAnsi="Söhne"/>
    </w:rPr>
  </w:style>
  <w:style w:type="paragraph" w:styleId="berschrift5">
    <w:name w:val="heading 5"/>
    <w:basedOn w:val="berschrift4"/>
    <w:next w:val="Standard"/>
    <w:qFormat/>
    <w:rsid w:val="00AB2794"/>
    <w:pPr>
      <w:outlineLvl w:val="4"/>
    </w:pPr>
    <w:rPr>
      <w:rFonts w:ascii="Söhne Halbfett" w:hAnsi="Söhne Halbfett"/>
      <w:sz w:val="20"/>
    </w:rPr>
  </w:style>
  <w:style w:type="paragraph" w:styleId="berschrift6">
    <w:name w:val="heading 6"/>
    <w:basedOn w:val="berschrift5"/>
    <w:next w:val="Standard"/>
    <w:qFormat/>
    <w:rsid w:val="00AB2794"/>
    <w:pPr>
      <w:outlineLvl w:val="5"/>
    </w:pPr>
    <w:rPr>
      <w:rFonts w:ascii="Söhne" w:hAnsi="Söhne"/>
    </w:rPr>
  </w:style>
  <w:style w:type="paragraph" w:styleId="berschrift7">
    <w:name w:val="heading 7"/>
    <w:basedOn w:val="berschrift6"/>
    <w:next w:val="Standard"/>
    <w:qFormat/>
    <w:rsid w:val="00AB2794"/>
    <w:pPr>
      <w:outlineLvl w:val="6"/>
    </w:pPr>
    <w:rPr>
      <w:rFonts w:ascii="Söhne Halbfett" w:hAnsi="Söhne Halbfett"/>
      <w:sz w:val="17"/>
    </w:rPr>
  </w:style>
  <w:style w:type="paragraph" w:styleId="berschrift8">
    <w:name w:val="heading 8"/>
    <w:basedOn w:val="berschrift7"/>
    <w:next w:val="Standard"/>
    <w:qFormat/>
    <w:rsid w:val="00AB2794"/>
    <w:pPr>
      <w:outlineLvl w:val="7"/>
    </w:pPr>
    <w:rPr>
      <w:color w:val="1F497D" w:themeColor="text2"/>
    </w:rPr>
  </w:style>
  <w:style w:type="paragraph" w:styleId="berschrift9">
    <w:name w:val="heading 9"/>
    <w:basedOn w:val="berschrift8"/>
    <w:next w:val="Standard"/>
    <w:rsid w:val="00AB2794"/>
    <w:pPr>
      <w:outlineLvl w:val="8"/>
    </w:pPr>
    <w:rPr>
      <w:rFonts w:ascii="Söhne" w:hAnsi="Söhne"/>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semiHidden/>
    <w:rsid w:val="00925429"/>
    <w:pPr>
      <w:tabs>
        <w:tab w:val="center" w:pos="4536"/>
        <w:tab w:val="right" w:pos="9072"/>
      </w:tabs>
    </w:pPr>
  </w:style>
  <w:style w:type="paragraph" w:styleId="Fuzeile">
    <w:name w:val="footer"/>
    <w:basedOn w:val="Standard"/>
    <w:semiHidden/>
    <w:rsid w:val="00925429"/>
    <w:pPr>
      <w:tabs>
        <w:tab w:val="center" w:pos="4536"/>
        <w:tab w:val="right" w:pos="9072"/>
      </w:tabs>
    </w:pPr>
  </w:style>
  <w:style w:type="character" w:styleId="Seitenzahl">
    <w:name w:val="page number"/>
    <w:basedOn w:val="Absatz-Standardschriftart"/>
    <w:semiHidden/>
    <w:rsid w:val="00925429"/>
    <w:rPr>
      <w:rFonts w:ascii="Arial" w:hAnsi="Arial"/>
      <w:dstrike w:val="0"/>
      <w:color w:val="000000"/>
      <w:sz w:val="22"/>
      <w:u w:val="none"/>
      <w:vertAlign w:val="baseline"/>
    </w:rPr>
  </w:style>
  <w:style w:type="paragraph" w:styleId="Dokumentstruktur">
    <w:name w:val="Document Map"/>
    <w:basedOn w:val="Standard"/>
    <w:semiHidden/>
    <w:rsid w:val="00925429"/>
    <w:pPr>
      <w:shd w:val="clear" w:color="auto" w:fill="000080"/>
    </w:pPr>
    <w:rPr>
      <w:rFonts w:ascii="Tahoma" w:hAnsi="Tahoma" w:cs="Tahoma"/>
    </w:rPr>
  </w:style>
  <w:style w:type="numbering" w:customStyle="1" w:styleId="ListemitAufzhlungszeichenDoka">
    <w:name w:val="Liste mit Aufzählungszeichen Doka"/>
    <w:basedOn w:val="KeineListe"/>
    <w:rsid w:val="00C846DE"/>
    <w:pPr>
      <w:numPr>
        <w:numId w:val="30"/>
      </w:numPr>
    </w:pPr>
  </w:style>
  <w:style w:type="paragraph" w:styleId="Kommentarthema">
    <w:name w:val="annotation subject"/>
    <w:basedOn w:val="Kommentartext"/>
    <w:next w:val="Kommentartext"/>
    <w:link w:val="KommentarthemaZchn"/>
    <w:uiPriority w:val="99"/>
    <w:semiHidden/>
    <w:unhideWhenUsed/>
    <w:rsid w:val="005A18CF"/>
    <w:rPr>
      <w:b/>
      <w:bCs/>
    </w:rPr>
  </w:style>
  <w:style w:type="character" w:customStyle="1" w:styleId="CommentReference1">
    <w:name w:val="Comment Reference1"/>
    <w:basedOn w:val="Absatz-Standardschriftart"/>
    <w:uiPriority w:val="99"/>
    <w:semiHidden/>
    <w:unhideWhenUsed/>
    <w:rsid w:val="00BD0B41"/>
    <w:rPr>
      <w:sz w:val="16"/>
      <w:szCs w:val="16"/>
    </w:rPr>
  </w:style>
  <w:style w:type="character" w:customStyle="1" w:styleId="KommentarthemaZchn">
    <w:name w:val="Kommentarthema Zchn"/>
    <w:basedOn w:val="KommentartextZchn"/>
    <w:link w:val="Kommentarthema"/>
    <w:uiPriority w:val="99"/>
    <w:semiHidden/>
    <w:rsid w:val="005A18CF"/>
    <w:rPr>
      <w:rFonts w:ascii="Söhne" w:hAnsi="Söhne" w:cs="Sohne-Buch"/>
      <w:b/>
      <w:bCs/>
      <w:lang w:val="en-GB"/>
    </w:rPr>
  </w:style>
  <w:style w:type="paragraph" w:styleId="berarbeitung">
    <w:name w:val="Revision"/>
    <w:hidden/>
    <w:uiPriority w:val="99"/>
    <w:semiHidden/>
    <w:rsid w:val="00016591"/>
    <w:rPr>
      <w:rFonts w:ascii="Arial" w:hAnsi="Arial"/>
      <w:color w:val="000000"/>
      <w:sz w:val="22"/>
      <w:szCs w:val="24"/>
      <w:lang w:eastAsia="en-US"/>
    </w:rPr>
  </w:style>
  <w:style w:type="paragraph" w:styleId="Sprechblasentext">
    <w:name w:val="Balloon Text"/>
    <w:basedOn w:val="Standard"/>
    <w:link w:val="SprechblasentextZchn"/>
    <w:uiPriority w:val="99"/>
    <w:semiHidden/>
    <w:unhideWhenUsed/>
    <w:rsid w:val="00016591"/>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016591"/>
    <w:rPr>
      <w:rFonts w:ascii="Tahoma" w:hAnsi="Tahoma" w:cs="Tahoma"/>
      <w:color w:val="000000"/>
      <w:sz w:val="16"/>
      <w:szCs w:val="16"/>
      <w:lang w:val="de-DE"/>
    </w:rPr>
  </w:style>
  <w:style w:type="character" w:styleId="Hyperlink">
    <w:name w:val="Hyperlink"/>
    <w:uiPriority w:val="99"/>
    <w:unhideWhenUsed/>
    <w:rsid w:val="008E4868"/>
    <w:rPr>
      <w:color w:val="004588"/>
      <w:u w:val="single"/>
    </w:rPr>
  </w:style>
  <w:style w:type="paragraph" w:styleId="KeinLeerraum">
    <w:name w:val="No Spacing"/>
    <w:basedOn w:val="Standard"/>
    <w:uiPriority w:val="1"/>
    <w:qFormat/>
    <w:rsid w:val="006E6209"/>
  </w:style>
  <w:style w:type="character" w:styleId="Hervorhebung">
    <w:name w:val="Emphasis"/>
    <w:basedOn w:val="SchwacheHervorhebung"/>
    <w:uiPriority w:val="20"/>
    <w:qFormat/>
    <w:rsid w:val="006E6209"/>
    <w:rPr>
      <w:rFonts w:ascii="Söhne Halbfett" w:hAnsi="Söhne Halbfett"/>
    </w:rPr>
  </w:style>
  <w:style w:type="paragraph" w:customStyle="1" w:styleId="Address">
    <w:name w:val="Address"/>
    <w:qFormat/>
    <w:rsid w:val="000D1F45"/>
    <w:pPr>
      <w:autoSpaceDE w:val="0"/>
      <w:autoSpaceDN w:val="0"/>
      <w:adjustRightInd w:val="0"/>
      <w:spacing w:line="280" w:lineRule="auto"/>
    </w:pPr>
    <w:rPr>
      <w:rFonts w:ascii="Sohne-Buch" w:hAnsi="Sohne-Buch" w:cs="Sohne-Buch"/>
      <w:sz w:val="19"/>
    </w:rPr>
  </w:style>
  <w:style w:type="paragraph" w:customStyle="1" w:styleId="MailbodytextBold">
    <w:name w:val="Mail body text Bold"/>
    <w:basedOn w:val="Standard"/>
    <w:qFormat/>
    <w:rsid w:val="000D1F45"/>
    <w:rPr>
      <w:rFonts w:ascii="Söhne Halbfett" w:hAnsi="Söhne Halbfett" w:cs="Sohne-Halbfett"/>
    </w:rPr>
  </w:style>
  <w:style w:type="character" w:styleId="IntensiveHervorhebung">
    <w:name w:val="Intense Emphasis"/>
    <w:basedOn w:val="Hervorhebung"/>
    <w:uiPriority w:val="21"/>
    <w:qFormat/>
    <w:rsid w:val="006E6209"/>
    <w:rPr>
      <w:rFonts w:ascii="Söhne Halbfett" w:hAnsi="Söhne Halbfett"/>
    </w:rPr>
  </w:style>
  <w:style w:type="paragraph" w:customStyle="1" w:styleId="Flietext">
    <w:name w:val="Fließtext"/>
    <w:basedOn w:val="Standard"/>
    <w:uiPriority w:val="99"/>
    <w:rsid w:val="008E4868"/>
  </w:style>
  <w:style w:type="character" w:styleId="Fett">
    <w:name w:val="Strong"/>
    <w:basedOn w:val="IntensiveHervorhebung"/>
    <w:uiPriority w:val="22"/>
    <w:qFormat/>
    <w:rsid w:val="006E6209"/>
    <w:rPr>
      <w:rFonts w:ascii="Söhne Halbfett" w:hAnsi="Söhne Halbfett"/>
    </w:rPr>
  </w:style>
  <w:style w:type="paragraph" w:styleId="Listenabsatz">
    <w:name w:val="List Paragraph"/>
    <w:basedOn w:val="Standard"/>
    <w:uiPriority w:val="34"/>
    <w:qFormat/>
    <w:rsid w:val="0017139D"/>
    <w:pPr>
      <w:numPr>
        <w:numId w:val="37"/>
      </w:numPr>
    </w:pPr>
  </w:style>
  <w:style w:type="character" w:styleId="IntensiverVerweis">
    <w:name w:val="Intense Reference"/>
    <w:basedOn w:val="SchwacherVerweis"/>
    <w:uiPriority w:val="32"/>
    <w:qFormat/>
    <w:rsid w:val="001D4D54"/>
    <w:rPr>
      <w:rFonts w:ascii="Söhne Halbfett" w:hAnsi="Söhne Halbfett"/>
      <w:color w:val="595959" w:themeColor="text1" w:themeTint="A6"/>
      <w:sz w:val="12"/>
      <w:szCs w:val="12"/>
    </w:rPr>
  </w:style>
  <w:style w:type="paragraph" w:styleId="IntensivesZitat">
    <w:name w:val="Intense Quote"/>
    <w:basedOn w:val="Zitat"/>
    <w:next w:val="Standard"/>
    <w:link w:val="IntensivesZitatZchn"/>
    <w:uiPriority w:val="30"/>
    <w:qFormat/>
    <w:rsid w:val="006E6209"/>
    <w:rPr>
      <w:i/>
      <w:iCs w:val="0"/>
    </w:rPr>
  </w:style>
  <w:style w:type="character" w:customStyle="1" w:styleId="IntensivesZitatZchn">
    <w:name w:val="Intensives Zitat Zchn"/>
    <w:basedOn w:val="Absatz-Standardschriftart"/>
    <w:link w:val="IntensivesZitat"/>
    <w:uiPriority w:val="30"/>
    <w:rsid w:val="006E6209"/>
    <w:rPr>
      <w:rFonts w:ascii="Söhne Halbfett" w:hAnsi="Söhne Halbfett" w:cs="Sohne-Buch"/>
      <w:i/>
      <w:color w:val="595959" w:themeColor="text1" w:themeTint="A6"/>
      <w:sz w:val="17"/>
      <w:szCs w:val="17"/>
      <w:lang w:val="en-GB"/>
    </w:rPr>
  </w:style>
  <w:style w:type="paragraph" w:styleId="Titel">
    <w:name w:val="Title"/>
    <w:basedOn w:val="berschrift1"/>
    <w:next w:val="Standard"/>
    <w:link w:val="TitelZchn"/>
    <w:uiPriority w:val="10"/>
    <w:qFormat/>
    <w:rsid w:val="006E6209"/>
  </w:style>
  <w:style w:type="character" w:customStyle="1" w:styleId="TitelZchn">
    <w:name w:val="Titel Zchn"/>
    <w:basedOn w:val="Absatz-Standardschriftart"/>
    <w:link w:val="Titel"/>
    <w:uiPriority w:val="10"/>
    <w:rsid w:val="006E6209"/>
    <w:rPr>
      <w:rFonts w:ascii="Söhne Halbfett" w:hAnsi="Söhne Halbfett" w:cs="Söhne"/>
      <w:color w:val="004588"/>
      <w:sz w:val="24"/>
      <w:szCs w:val="24"/>
      <w:lang w:val="en-GB"/>
    </w:rPr>
  </w:style>
  <w:style w:type="paragraph" w:styleId="Untertitel">
    <w:name w:val="Subtitle"/>
    <w:basedOn w:val="Standard"/>
    <w:next w:val="Standard"/>
    <w:link w:val="UntertitelZchn"/>
    <w:uiPriority w:val="11"/>
    <w:qFormat/>
    <w:rsid w:val="006E6209"/>
    <w:rPr>
      <w:rFonts w:ascii="Söhne Halbfett" w:hAnsi="Söhne Halbfett"/>
    </w:rPr>
  </w:style>
  <w:style w:type="character" w:customStyle="1" w:styleId="UntertitelZchn">
    <w:name w:val="Untertitel Zchn"/>
    <w:basedOn w:val="Absatz-Standardschriftart"/>
    <w:link w:val="Untertitel"/>
    <w:uiPriority w:val="11"/>
    <w:rsid w:val="006E6209"/>
    <w:rPr>
      <w:rFonts w:ascii="Söhne Halbfett" w:hAnsi="Söhne Halbfett" w:cs="Sohne-Buch"/>
      <w:sz w:val="17"/>
      <w:szCs w:val="17"/>
      <w:lang w:val="en-GB"/>
    </w:rPr>
  </w:style>
  <w:style w:type="character" w:styleId="SchwacheHervorhebung">
    <w:name w:val="Subtle Emphasis"/>
    <w:uiPriority w:val="19"/>
    <w:qFormat/>
    <w:rsid w:val="006E6209"/>
    <w:rPr>
      <w:rFonts w:ascii="Söhne Halbfett" w:hAnsi="Söhne Halbfett"/>
    </w:rPr>
  </w:style>
  <w:style w:type="paragraph" w:styleId="Zitat">
    <w:name w:val="Quote"/>
    <w:basedOn w:val="Standard"/>
    <w:next w:val="Standard"/>
    <w:link w:val="ZitatZchn"/>
    <w:uiPriority w:val="29"/>
    <w:qFormat/>
    <w:rsid w:val="006E6209"/>
    <w:pPr>
      <w:spacing w:line="238" w:lineRule="auto"/>
      <w:ind w:right="862"/>
    </w:pPr>
    <w:rPr>
      <w:rFonts w:ascii="Söhne Halbfett" w:hAnsi="Söhne Halbfett"/>
      <w:iCs/>
      <w:color w:val="595959" w:themeColor="text1" w:themeTint="A6"/>
    </w:rPr>
  </w:style>
  <w:style w:type="character" w:customStyle="1" w:styleId="ZitatZchn">
    <w:name w:val="Zitat Zchn"/>
    <w:basedOn w:val="Absatz-Standardschriftart"/>
    <w:link w:val="Zitat"/>
    <w:uiPriority w:val="29"/>
    <w:rsid w:val="006E6209"/>
    <w:rPr>
      <w:rFonts w:ascii="Söhne Halbfett" w:hAnsi="Söhne Halbfett" w:cs="Sohne-Buch"/>
      <w:iCs/>
      <w:color w:val="595959" w:themeColor="text1" w:themeTint="A6"/>
      <w:sz w:val="17"/>
      <w:szCs w:val="17"/>
      <w:lang w:val="en-GB"/>
    </w:rPr>
  </w:style>
  <w:style w:type="character" w:styleId="SchwacherVerweis">
    <w:name w:val="Subtle Reference"/>
    <w:uiPriority w:val="31"/>
    <w:qFormat/>
    <w:rsid w:val="001D4D54"/>
    <w:rPr>
      <w:color w:val="595959" w:themeColor="text1" w:themeTint="A6"/>
      <w:sz w:val="12"/>
      <w:szCs w:val="12"/>
    </w:rPr>
  </w:style>
  <w:style w:type="character" w:styleId="Buchtitel">
    <w:name w:val="Book Title"/>
    <w:uiPriority w:val="33"/>
    <w:qFormat/>
    <w:rsid w:val="006E6209"/>
    <w:rPr>
      <w:rFonts w:ascii="Söhne Halbfett" w:hAnsi="Söhne Halbfett"/>
      <w:i/>
      <w:iCs/>
      <w:spacing w:val="5"/>
    </w:rPr>
  </w:style>
  <w:style w:type="character" w:styleId="NichtaufgelsteErwhnung">
    <w:name w:val="Unresolved Mention"/>
    <w:basedOn w:val="Absatz-Standardschriftart"/>
    <w:uiPriority w:val="99"/>
    <w:semiHidden/>
    <w:unhideWhenUsed/>
    <w:rsid w:val="00530582"/>
    <w:rPr>
      <w:color w:val="605E5C"/>
      <w:shd w:val="clear" w:color="auto" w:fill="E1DFDD"/>
    </w:rPr>
  </w:style>
  <w:style w:type="paragraph" w:styleId="Kommentartext">
    <w:name w:val="annotation text"/>
    <w:basedOn w:val="Standard"/>
    <w:link w:val="KommentartextZchn"/>
    <w:uiPriority w:val="99"/>
    <w:unhideWhenUsed/>
    <w:pPr>
      <w:spacing w:line="240" w:lineRule="auto"/>
    </w:pPr>
    <w:rPr>
      <w:sz w:val="20"/>
      <w:szCs w:val="20"/>
    </w:rPr>
  </w:style>
  <w:style w:type="character" w:customStyle="1" w:styleId="KommentartextZchn">
    <w:name w:val="Kommentartext Zchn"/>
    <w:basedOn w:val="Absatz-Standardschriftart"/>
    <w:link w:val="Kommentartext"/>
    <w:uiPriority w:val="99"/>
    <w:rPr>
      <w:rFonts w:ascii="Söhne" w:hAnsi="Söhne" w:cs="Sohne-Buch"/>
      <w:lang w:val="en-GB"/>
    </w:rPr>
  </w:style>
  <w:style w:type="character" w:styleId="Kommentarzeichen">
    <w:name w:val="annotation reference"/>
    <w:basedOn w:val="Absatz-Standardschriftart"/>
    <w:uiPriority w:val="99"/>
    <w:semiHidden/>
    <w:unhideWhenUsed/>
    <w:rPr>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www.doka.com"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yperlink" Target="mailto:clemens.oelmann@doka.com" TargetMode="External"/><Relationship Id="rId10" Type="http://schemas.openxmlformats.org/officeDocument/2006/relationships/endnotes" Target="end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6.jpg"/></Relationships>
</file>

<file path=word/_rels/settings.xml.rels><?xml version="1.0" encoding="UTF-8" standalone="yes"?>
<Relationships xmlns="http://schemas.openxmlformats.org/package/2006/relationships"><Relationship Id="rId1" Type="http://schemas.openxmlformats.org/officeDocument/2006/relationships/attachedTemplate" Target="https://umdasch.sharepoint.com/sites/EnterpriseAssets/OfficeTemplates/DOKA/HQ/HQ_AT_Letterpaper_240314_en.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562ce4a7-b7f0-48ae-a40d-c7fc1ec6b448" xsi:nil="true"/>
    <Info xmlns="5a91d9a4-17d1-42f5-bfee-0e33be4ab795" xsi:nil="true"/>
    <lcf76f155ced4ddcb4097134ff3c332f xmlns="5a91d9a4-17d1-42f5-bfee-0e33be4ab795">
      <Terms xmlns="http://schemas.microsoft.com/office/infopath/2007/PartnerControls"/>
    </lcf76f155ced4ddcb4097134ff3c332f>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A0ECC88E586A4941B5050C4EF436EDF6" ma:contentTypeVersion="19" ma:contentTypeDescription="Ein neues Dokument erstellen." ma:contentTypeScope="" ma:versionID="38792e1142d146946c15a09b317a0772">
  <xsd:schema xmlns:xsd="http://www.w3.org/2001/XMLSchema" xmlns:xs="http://www.w3.org/2001/XMLSchema" xmlns:p="http://schemas.microsoft.com/office/2006/metadata/properties" xmlns:ns2="5a91d9a4-17d1-42f5-bfee-0e33be4ab795" xmlns:ns3="562ce4a7-b7f0-48ae-a40d-c7fc1ec6b448" targetNamespace="http://schemas.microsoft.com/office/2006/metadata/properties" ma:root="true" ma:fieldsID="f2b4fee6e445cc384cec90c82ac55b87" ns2:_="" ns3:_="">
    <xsd:import namespace="5a91d9a4-17d1-42f5-bfee-0e33be4ab795"/>
    <xsd:import namespace="562ce4a7-b7f0-48ae-a40d-c7fc1ec6b44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Info"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a91d9a4-17d1-42f5-bfee-0e33be4ab79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97ffa30a-8a85-45cd-8568-5d3b1cfd5926"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Info" ma:index="23" nillable="true" ma:displayName="Info" ma:format="Dropdown" ma:internalName="Info">
      <xsd:simpleType>
        <xsd:restriction base="dms:Text">
          <xsd:maxLength value="255"/>
        </xsd:restriction>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562ce4a7-b7f0-48ae-a40d-c7fc1ec6b448"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56515245-1e90-4a6f-aa32-f693330acf2c}" ma:internalName="TaxCatchAll" ma:showField="CatchAllData" ma:web="562ce4a7-b7f0-48ae-a40d-c7fc1ec6b448">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E3D62B-A271-49CE-8AF8-CFA8E3BF62B5}">
  <ds:schemaRefs>
    <ds:schemaRef ds:uri="http://schemas.microsoft.com/office/2006/metadata/properties"/>
    <ds:schemaRef ds:uri="http://schemas.microsoft.com/office/infopath/2007/PartnerControls"/>
    <ds:schemaRef ds:uri="562ce4a7-b7f0-48ae-a40d-c7fc1ec6b448"/>
    <ds:schemaRef ds:uri="5a91d9a4-17d1-42f5-bfee-0e33be4ab795"/>
  </ds:schemaRefs>
</ds:datastoreItem>
</file>

<file path=customXml/itemProps2.xml><?xml version="1.0" encoding="utf-8"?>
<ds:datastoreItem xmlns:ds="http://schemas.openxmlformats.org/officeDocument/2006/customXml" ds:itemID="{C214EF0C-57D8-4FAF-AB4A-844A79FC1539}">
  <ds:schemaRefs>
    <ds:schemaRef ds:uri="http://schemas.microsoft.com/sharepoint/v3/contenttype/forms"/>
  </ds:schemaRefs>
</ds:datastoreItem>
</file>

<file path=customXml/itemProps3.xml><?xml version="1.0" encoding="utf-8"?>
<ds:datastoreItem xmlns:ds="http://schemas.openxmlformats.org/officeDocument/2006/customXml" ds:itemID="{B4602AF7-804C-424A-B016-19095A4964FE}"/>
</file>

<file path=customXml/itemProps4.xml><?xml version="1.0" encoding="utf-8"?>
<ds:datastoreItem xmlns:ds="http://schemas.openxmlformats.org/officeDocument/2006/customXml" ds:itemID="{0758A858-D7E0-45BE-8EE7-A6D18DB3BC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HQ_AT_Letterpaper_240314_en.dotx</Template>
  <TotalTime>0</TotalTime>
  <Pages>4</Pages>
  <Words>916</Words>
  <Characters>5773</Characters>
  <Application>Microsoft Office Word</Application>
  <DocSecurity>0</DocSecurity>
  <Lines>48</Lines>
  <Paragraphs>13</Paragraphs>
  <ScaleCrop>false</ScaleCrop>
  <Company>Umdasch AG</Company>
  <LinksUpToDate>false</LinksUpToDate>
  <CharactersWithSpaces>6676</CharactersWithSpaces>
  <SharedDoc>false</SharedDoc>
  <HLinks>
    <vt:vector size="12" baseType="variant">
      <vt:variant>
        <vt:i4>4849744</vt:i4>
      </vt:variant>
      <vt:variant>
        <vt:i4>3</vt:i4>
      </vt:variant>
      <vt:variant>
        <vt:i4>0</vt:i4>
      </vt:variant>
      <vt:variant>
        <vt:i4>5</vt:i4>
      </vt:variant>
      <vt:variant>
        <vt:lpwstr>http://www.doka.com/</vt:lpwstr>
      </vt:variant>
      <vt:variant>
        <vt:lpwstr/>
      </vt:variant>
      <vt:variant>
        <vt:i4>3145792</vt:i4>
      </vt:variant>
      <vt:variant>
        <vt:i4>0</vt:i4>
      </vt:variant>
      <vt:variant>
        <vt:i4>0</vt:i4>
      </vt:variant>
      <vt:variant>
        <vt:i4>5</vt:i4>
      </vt:variant>
      <vt:variant>
        <vt:lpwstr>mailto:clemens.oelmann@doka.com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Briefvorlage nach AA DG- R1-MSD-0001 02 DEU</dc:title>
  <dc:subject/>
  <dc:creator>Oelmann Clemens</dc:creator>
  <cp:keywords/>
  <cp:lastModifiedBy>Oelmann Clemens</cp:lastModifiedBy>
  <cp:revision>366</cp:revision>
  <cp:lastPrinted>2022-10-05T07:11:00Z</cp:lastPrinted>
  <dcterms:created xsi:type="dcterms:W3CDTF">2026-06-10T07:39:00Z</dcterms:created>
  <dcterms:modified xsi:type="dcterms:W3CDTF">2026-07-01T08:10:00Z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3dc7a2c602e57afa7d45bcf1de99a6c1c0f742768fd319f0d6f42629110d58ad</vt:lpwstr>
  </property>
  <property fmtid="{D5CDD505-2E9C-101B-9397-08002B2CF9AE}" pid="3" name="ClassificationContentMarkingFooterShapeIds">
    <vt:lpwstr>5e80a3b0,67c13721,91a2bae</vt:lpwstr>
  </property>
  <property fmtid="{D5CDD505-2E9C-101B-9397-08002B2CF9AE}" pid="4" name="ClassificationContentMarkingFooterFontProps">
    <vt:lpwstr>#999999,8,Arial</vt:lpwstr>
  </property>
  <property fmtid="{D5CDD505-2E9C-101B-9397-08002B2CF9AE}" pid="5" name="ClassificationContentMarkingFooterText">
    <vt:lpwstr>Classification: Restricted </vt:lpwstr>
  </property>
  <property fmtid="{D5CDD505-2E9C-101B-9397-08002B2CF9AE}" pid="6" name="MSIP_Label_0ac288b0-8409-42ff-9c0f-c8b95e149093_Enabled">
    <vt:lpwstr>true</vt:lpwstr>
  </property>
  <property fmtid="{D5CDD505-2E9C-101B-9397-08002B2CF9AE}" pid="7" name="MSIP_Label_0ac288b0-8409-42ff-9c0f-c8b95e149093_SetDate">
    <vt:lpwstr>2024-02-19T13:49:07Z</vt:lpwstr>
  </property>
  <property fmtid="{D5CDD505-2E9C-101B-9397-08002B2CF9AE}" pid="8" name="MSIP_Label_0ac288b0-8409-42ff-9c0f-c8b95e149093_Method">
    <vt:lpwstr>Standard</vt:lpwstr>
  </property>
  <property fmtid="{D5CDD505-2E9C-101B-9397-08002B2CF9AE}" pid="9" name="MSIP_Label_0ac288b0-8409-42ff-9c0f-c8b95e149093_Name">
    <vt:lpwstr>Restricted</vt:lpwstr>
  </property>
  <property fmtid="{D5CDD505-2E9C-101B-9397-08002B2CF9AE}" pid="10" name="MSIP_Label_0ac288b0-8409-42ff-9c0f-c8b95e149093_SiteId">
    <vt:lpwstr>83998d4c-9ad6-4c9f-ad6c-de83f284ab6f</vt:lpwstr>
  </property>
  <property fmtid="{D5CDD505-2E9C-101B-9397-08002B2CF9AE}" pid="11" name="MSIP_Label_0ac288b0-8409-42ff-9c0f-c8b95e149093_ActionId">
    <vt:lpwstr>3d919883-11b7-420b-bcd5-d4c20eb46834</vt:lpwstr>
  </property>
  <property fmtid="{D5CDD505-2E9C-101B-9397-08002B2CF9AE}" pid="12" name="MSIP_Label_0ac288b0-8409-42ff-9c0f-c8b95e149093_ContentBits">
    <vt:lpwstr>3</vt:lpwstr>
  </property>
  <property fmtid="{D5CDD505-2E9C-101B-9397-08002B2CF9AE}" pid="13" name="ContentTypeId">
    <vt:lpwstr>0x010100A0ECC88E586A4941B5050C4EF436EDF6</vt:lpwstr>
  </property>
  <property fmtid="{D5CDD505-2E9C-101B-9397-08002B2CF9AE}" pid="14" name="MediaServiceImageTags">
    <vt:lpwstr/>
  </property>
</Properties>
</file>